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60D5D6" w14:textId="17E1CE75" w:rsidR="00F861F0" w:rsidRPr="001238C4" w:rsidRDefault="00F861F0" w:rsidP="53E28F38">
      <w:pPr>
        <w:rPr>
          <w:rFonts w:ascii="Times New Roman" w:hAnsi="Times New Roman" w:cs="Times New Roman"/>
        </w:rPr>
      </w:pPr>
    </w:p>
    <w:p w14:paraId="40F87B30" w14:textId="77777777" w:rsidR="00F861F0" w:rsidRPr="001238C4" w:rsidRDefault="00F861F0" w:rsidP="004974F1">
      <w:pPr>
        <w:rPr>
          <w:rFonts w:ascii="Times New Roman" w:hAnsi="Times New Roman" w:cs="Times New Roman"/>
        </w:rPr>
      </w:pPr>
    </w:p>
    <w:p w14:paraId="179AB170" w14:textId="77777777" w:rsidR="002F6C95" w:rsidRPr="001238C4" w:rsidRDefault="002F6C95" w:rsidP="004974F1">
      <w:pPr>
        <w:rPr>
          <w:rFonts w:ascii="Times New Roman" w:hAnsi="Times New Roman" w:cs="Times New Roman"/>
        </w:rPr>
      </w:pPr>
    </w:p>
    <w:p w14:paraId="2495D6BA" w14:textId="175079FF" w:rsidR="00F861F0" w:rsidRPr="001238C4" w:rsidRDefault="000B50E0" w:rsidP="00F861F0">
      <w:pPr>
        <w:pStyle w:val="Default"/>
        <w:jc w:val="center"/>
        <w:rPr>
          <w:rFonts w:ascii="Times New Roman" w:hAnsi="Times New Roman" w:cs="Times New Roman"/>
          <w:b/>
          <w:color w:val="auto"/>
          <w:sz w:val="28"/>
          <w:szCs w:val="28"/>
          <w:lang w:val="nn-NO"/>
        </w:rPr>
      </w:pPr>
      <w:r w:rsidRPr="001238C4">
        <w:rPr>
          <w:rFonts w:ascii="Times New Roman" w:hAnsi="Times New Roman" w:cs="Times New Roman"/>
          <w:b/>
          <w:color w:val="auto"/>
          <w:sz w:val="28"/>
          <w:szCs w:val="28"/>
          <w:lang w:val="nn-NO"/>
        </w:rPr>
        <w:t>DATABEHANDLERAVTALE</w:t>
      </w:r>
    </w:p>
    <w:p w14:paraId="235B6A86" w14:textId="77777777" w:rsidR="00F861F0" w:rsidRPr="001238C4" w:rsidRDefault="00F861F0" w:rsidP="00F861F0">
      <w:pPr>
        <w:pStyle w:val="Default"/>
        <w:jc w:val="center"/>
        <w:rPr>
          <w:rFonts w:ascii="Times New Roman" w:hAnsi="Times New Roman" w:cs="Times New Roman"/>
          <w:color w:val="auto"/>
          <w:sz w:val="28"/>
          <w:szCs w:val="28"/>
          <w:lang w:val="nn-NO"/>
        </w:rPr>
      </w:pPr>
    </w:p>
    <w:p w14:paraId="05125F10" w14:textId="77777777" w:rsidR="00F861F0" w:rsidRPr="001238C4" w:rsidRDefault="000B50E0" w:rsidP="00F861F0">
      <w:pPr>
        <w:pStyle w:val="Default"/>
        <w:jc w:val="center"/>
        <w:rPr>
          <w:rFonts w:ascii="Times New Roman" w:hAnsi="Times New Roman" w:cs="Times New Roman"/>
          <w:color w:val="auto"/>
          <w:sz w:val="28"/>
          <w:szCs w:val="28"/>
          <w:lang w:val="nn-NO"/>
        </w:rPr>
      </w:pPr>
      <w:r w:rsidRPr="001238C4">
        <w:rPr>
          <w:rFonts w:ascii="Times New Roman" w:hAnsi="Times New Roman" w:cs="Times New Roman"/>
          <w:color w:val="auto"/>
          <w:sz w:val="28"/>
          <w:szCs w:val="28"/>
          <w:lang w:val="nn-NO"/>
        </w:rPr>
        <w:t>MELLOM</w:t>
      </w:r>
    </w:p>
    <w:p w14:paraId="2CD5AE1F" w14:textId="77777777" w:rsidR="00F861F0" w:rsidRPr="001238C4" w:rsidRDefault="00F861F0" w:rsidP="00F861F0">
      <w:pPr>
        <w:pStyle w:val="Default"/>
        <w:jc w:val="center"/>
        <w:rPr>
          <w:rFonts w:ascii="Times New Roman" w:hAnsi="Times New Roman" w:cs="Times New Roman"/>
          <w:color w:val="auto"/>
          <w:sz w:val="28"/>
          <w:szCs w:val="28"/>
          <w:lang w:val="nn-NO"/>
        </w:rPr>
      </w:pPr>
    </w:p>
    <w:p w14:paraId="1C85B5C7" w14:textId="77777777" w:rsidR="00F861F0" w:rsidRPr="001238C4" w:rsidRDefault="00F861F0" w:rsidP="00F861F0">
      <w:pPr>
        <w:pStyle w:val="Default"/>
        <w:jc w:val="center"/>
        <w:rPr>
          <w:rFonts w:ascii="Times New Roman" w:hAnsi="Times New Roman" w:cs="Times New Roman"/>
          <w:color w:val="auto"/>
          <w:sz w:val="28"/>
          <w:szCs w:val="28"/>
          <w:lang w:val="nn-NO"/>
        </w:rPr>
      </w:pPr>
    </w:p>
    <w:p w14:paraId="509B56F4" w14:textId="60959B60" w:rsidR="00F861F0" w:rsidRPr="001238C4" w:rsidRDefault="00356FB2" w:rsidP="00F861F0">
      <w:pPr>
        <w:pStyle w:val="Default"/>
        <w:jc w:val="center"/>
        <w:rPr>
          <w:rFonts w:ascii="Times New Roman" w:hAnsi="Times New Roman" w:cs="Times New Roman"/>
          <w:color w:val="auto"/>
          <w:sz w:val="28"/>
          <w:szCs w:val="28"/>
          <w:highlight w:val="yellow"/>
          <w:lang w:val="nn-NO"/>
        </w:rPr>
      </w:pPr>
      <w:r w:rsidRPr="001238C4">
        <w:rPr>
          <w:rFonts w:ascii="Times New Roman" w:hAnsi="Times New Roman" w:cs="Times New Roman"/>
          <w:color w:val="auto"/>
          <w:sz w:val="28"/>
          <w:szCs w:val="28"/>
          <w:highlight w:val="yellow"/>
          <w:lang w:val="nn-NO"/>
        </w:rPr>
        <w:t>NRK</w:t>
      </w:r>
      <w:r w:rsidR="00F861F0" w:rsidRPr="001238C4">
        <w:rPr>
          <w:rFonts w:ascii="Times New Roman" w:hAnsi="Times New Roman" w:cs="Times New Roman"/>
          <w:color w:val="auto"/>
          <w:sz w:val="28"/>
          <w:szCs w:val="28"/>
          <w:highlight w:val="yellow"/>
          <w:lang w:val="nn-NO"/>
        </w:rPr>
        <w:t xml:space="preserve">, org. no. </w:t>
      </w:r>
      <w:r w:rsidR="00A03AEA" w:rsidRPr="001238C4">
        <w:rPr>
          <w:rFonts w:ascii="Times New Roman" w:hAnsi="Times New Roman" w:cs="Times New Roman"/>
          <w:color w:val="auto"/>
          <w:sz w:val="28"/>
          <w:szCs w:val="28"/>
          <w:highlight w:val="yellow"/>
          <w:lang w:val="nn-NO"/>
        </w:rPr>
        <w:t>976 390 512</w:t>
      </w:r>
    </w:p>
    <w:p w14:paraId="7263A94D" w14:textId="77777777" w:rsidR="00591DD3" w:rsidRPr="001238C4" w:rsidRDefault="00591DD3" w:rsidP="00F861F0">
      <w:pPr>
        <w:pStyle w:val="Default"/>
        <w:jc w:val="center"/>
        <w:rPr>
          <w:rFonts w:ascii="Times New Roman" w:hAnsi="Times New Roman" w:cs="Times New Roman"/>
          <w:color w:val="auto"/>
          <w:sz w:val="28"/>
          <w:szCs w:val="28"/>
          <w:highlight w:val="yellow"/>
        </w:rPr>
      </w:pPr>
      <w:r w:rsidRPr="001238C4">
        <w:rPr>
          <w:rFonts w:ascii="Times New Roman" w:hAnsi="Times New Roman" w:cs="Times New Roman"/>
          <w:color w:val="auto"/>
          <w:sz w:val="28"/>
          <w:szCs w:val="28"/>
          <w:highlight w:val="yellow"/>
        </w:rPr>
        <w:t>«Behandlingsansvarlig»</w:t>
      </w:r>
    </w:p>
    <w:p w14:paraId="7462E6EE" w14:textId="77777777" w:rsidR="00F861F0" w:rsidRPr="001238C4" w:rsidRDefault="00F861F0" w:rsidP="00F861F0">
      <w:pPr>
        <w:pStyle w:val="Default"/>
        <w:jc w:val="center"/>
        <w:rPr>
          <w:rFonts w:ascii="Times New Roman" w:hAnsi="Times New Roman" w:cs="Times New Roman"/>
          <w:color w:val="auto"/>
          <w:sz w:val="28"/>
          <w:szCs w:val="28"/>
          <w:highlight w:val="yellow"/>
        </w:rPr>
      </w:pPr>
    </w:p>
    <w:p w14:paraId="44D2B473" w14:textId="77777777" w:rsidR="00EB1826" w:rsidRPr="001238C4" w:rsidRDefault="00EB1826" w:rsidP="00F861F0">
      <w:pPr>
        <w:pStyle w:val="Default"/>
        <w:jc w:val="center"/>
        <w:rPr>
          <w:rFonts w:ascii="Times New Roman" w:hAnsi="Times New Roman" w:cs="Times New Roman"/>
          <w:color w:val="auto"/>
          <w:sz w:val="28"/>
          <w:szCs w:val="28"/>
          <w:highlight w:val="yellow"/>
        </w:rPr>
      </w:pPr>
    </w:p>
    <w:p w14:paraId="11423153" w14:textId="77777777" w:rsidR="00F861F0" w:rsidRPr="001238C4" w:rsidRDefault="00F861F0" w:rsidP="00F861F0">
      <w:pPr>
        <w:pStyle w:val="Default"/>
        <w:jc w:val="center"/>
        <w:rPr>
          <w:rFonts w:ascii="Times New Roman" w:hAnsi="Times New Roman" w:cs="Times New Roman"/>
          <w:color w:val="auto"/>
          <w:sz w:val="28"/>
          <w:szCs w:val="28"/>
          <w:highlight w:val="yellow"/>
        </w:rPr>
      </w:pPr>
    </w:p>
    <w:p w14:paraId="336AF02E" w14:textId="77777777" w:rsidR="00F861F0" w:rsidRPr="001238C4" w:rsidRDefault="00F861F0" w:rsidP="00F861F0">
      <w:pPr>
        <w:pStyle w:val="Default"/>
        <w:jc w:val="center"/>
        <w:rPr>
          <w:rFonts w:ascii="Times New Roman" w:hAnsi="Times New Roman" w:cs="Times New Roman"/>
          <w:color w:val="auto"/>
          <w:sz w:val="28"/>
          <w:szCs w:val="28"/>
        </w:rPr>
      </w:pPr>
      <w:r w:rsidRPr="001238C4">
        <w:rPr>
          <w:rFonts w:ascii="Times New Roman" w:hAnsi="Times New Roman" w:cs="Times New Roman"/>
          <w:color w:val="auto"/>
          <w:sz w:val="28"/>
          <w:szCs w:val="28"/>
        </w:rPr>
        <w:t>og</w:t>
      </w:r>
    </w:p>
    <w:p w14:paraId="288CE2F0" w14:textId="77777777" w:rsidR="00F861F0" w:rsidRPr="001238C4" w:rsidRDefault="00F861F0" w:rsidP="00F861F0">
      <w:pPr>
        <w:pStyle w:val="Default"/>
        <w:jc w:val="center"/>
        <w:rPr>
          <w:rFonts w:ascii="Times New Roman" w:hAnsi="Times New Roman" w:cs="Times New Roman"/>
          <w:color w:val="auto"/>
          <w:sz w:val="28"/>
          <w:szCs w:val="28"/>
          <w:highlight w:val="yellow"/>
        </w:rPr>
      </w:pPr>
    </w:p>
    <w:p w14:paraId="3FEADCF1" w14:textId="77777777" w:rsidR="00F861F0" w:rsidRPr="001238C4" w:rsidRDefault="00F861F0" w:rsidP="00F861F0">
      <w:pPr>
        <w:pStyle w:val="Default"/>
        <w:jc w:val="center"/>
        <w:rPr>
          <w:rFonts w:ascii="Times New Roman" w:hAnsi="Times New Roman" w:cs="Times New Roman"/>
          <w:color w:val="auto"/>
          <w:sz w:val="28"/>
          <w:szCs w:val="28"/>
          <w:highlight w:val="yellow"/>
        </w:rPr>
      </w:pPr>
    </w:p>
    <w:p w14:paraId="302AD588" w14:textId="77777777" w:rsidR="00F861F0" w:rsidRPr="001238C4" w:rsidRDefault="005915D2" w:rsidP="00F861F0">
      <w:pPr>
        <w:pStyle w:val="Default"/>
        <w:jc w:val="center"/>
        <w:rPr>
          <w:rFonts w:ascii="Times New Roman" w:hAnsi="Times New Roman" w:cs="Times New Roman"/>
          <w:color w:val="auto"/>
          <w:sz w:val="28"/>
          <w:szCs w:val="28"/>
        </w:rPr>
      </w:pPr>
      <w:r w:rsidRPr="001238C4">
        <w:rPr>
          <w:rFonts w:ascii="Times New Roman" w:hAnsi="Times New Roman" w:cs="Times New Roman"/>
          <w:color w:val="auto"/>
          <w:sz w:val="28"/>
          <w:szCs w:val="28"/>
          <w:highlight w:val="yellow"/>
        </w:rPr>
        <w:t>Leverandør</w:t>
      </w:r>
      <w:r w:rsidR="00F861F0" w:rsidRPr="001238C4">
        <w:rPr>
          <w:rFonts w:ascii="Times New Roman" w:hAnsi="Times New Roman" w:cs="Times New Roman"/>
          <w:color w:val="auto"/>
          <w:sz w:val="28"/>
          <w:szCs w:val="28"/>
          <w:highlight w:val="yellow"/>
        </w:rPr>
        <w:t xml:space="preserve">, org. no. xxx </w:t>
      </w:r>
      <w:proofErr w:type="spellStart"/>
      <w:r w:rsidR="00F861F0" w:rsidRPr="001238C4">
        <w:rPr>
          <w:rFonts w:ascii="Times New Roman" w:hAnsi="Times New Roman" w:cs="Times New Roman"/>
          <w:color w:val="auto"/>
          <w:sz w:val="28"/>
          <w:szCs w:val="28"/>
          <w:highlight w:val="yellow"/>
        </w:rPr>
        <w:t>xxx</w:t>
      </w:r>
      <w:proofErr w:type="spellEnd"/>
      <w:r w:rsidR="00F861F0" w:rsidRPr="001238C4">
        <w:rPr>
          <w:rFonts w:ascii="Times New Roman" w:hAnsi="Times New Roman" w:cs="Times New Roman"/>
          <w:color w:val="auto"/>
          <w:sz w:val="28"/>
          <w:szCs w:val="28"/>
          <w:highlight w:val="yellow"/>
        </w:rPr>
        <w:t xml:space="preserve"> </w:t>
      </w:r>
      <w:proofErr w:type="spellStart"/>
      <w:r w:rsidR="00F861F0" w:rsidRPr="001238C4">
        <w:rPr>
          <w:rFonts w:ascii="Times New Roman" w:hAnsi="Times New Roman" w:cs="Times New Roman"/>
          <w:color w:val="auto"/>
          <w:sz w:val="28"/>
          <w:szCs w:val="28"/>
          <w:highlight w:val="yellow"/>
        </w:rPr>
        <w:t>xxx</w:t>
      </w:r>
      <w:proofErr w:type="spellEnd"/>
    </w:p>
    <w:p w14:paraId="764E7CEC" w14:textId="77777777" w:rsidR="00591DD3" w:rsidRPr="001238C4" w:rsidRDefault="00591DD3" w:rsidP="00F861F0">
      <w:pPr>
        <w:pStyle w:val="Default"/>
        <w:jc w:val="center"/>
        <w:rPr>
          <w:rFonts w:ascii="Times New Roman" w:hAnsi="Times New Roman" w:cs="Times New Roman"/>
          <w:color w:val="auto"/>
          <w:sz w:val="28"/>
          <w:szCs w:val="28"/>
        </w:rPr>
      </w:pPr>
      <w:r w:rsidRPr="001238C4">
        <w:rPr>
          <w:rFonts w:ascii="Times New Roman" w:hAnsi="Times New Roman" w:cs="Times New Roman"/>
          <w:color w:val="auto"/>
          <w:sz w:val="28"/>
          <w:szCs w:val="28"/>
        </w:rPr>
        <w:t>«Databehandler»</w:t>
      </w:r>
    </w:p>
    <w:p w14:paraId="3C1B649E" w14:textId="77777777" w:rsidR="002F6C95" w:rsidRPr="001238C4" w:rsidRDefault="002F6C95" w:rsidP="004974F1">
      <w:pPr>
        <w:rPr>
          <w:rFonts w:ascii="Times New Roman" w:hAnsi="Times New Roman" w:cs="Times New Roman"/>
        </w:rPr>
      </w:pPr>
    </w:p>
    <w:p w14:paraId="01EFD70C" w14:textId="77777777" w:rsidR="00F861F0" w:rsidRPr="001238C4" w:rsidRDefault="00F861F0" w:rsidP="004974F1">
      <w:pPr>
        <w:rPr>
          <w:rFonts w:ascii="Times New Roman" w:hAnsi="Times New Roman" w:cs="Times New Roman"/>
        </w:rPr>
      </w:pPr>
    </w:p>
    <w:p w14:paraId="1AE57BD7" w14:textId="70FA6C49" w:rsidR="00FA2A0F" w:rsidRPr="001238C4" w:rsidRDefault="00FA2A0F">
      <w:pPr>
        <w:spacing w:after="160"/>
        <w:rPr>
          <w:rFonts w:ascii="Times New Roman" w:hAnsi="Times New Roman" w:cs="Times New Roman"/>
        </w:rPr>
      </w:pPr>
      <w:r w:rsidRPr="001238C4">
        <w:rPr>
          <w:rFonts w:ascii="Times New Roman" w:hAnsi="Times New Roman" w:cs="Times New Roman"/>
        </w:rPr>
        <w:br w:type="page"/>
      </w:r>
    </w:p>
    <w:sdt>
      <w:sdtPr>
        <w:rPr>
          <w:rFonts w:ascii="Times New Roman" w:hAnsi="Times New Roman" w:cs="Times New Roman"/>
          <w:b w:val="0"/>
          <w:caps w:val="0"/>
          <w:color w:val="2B579A"/>
          <w:shd w:val="clear" w:color="auto" w:fill="E6E6E6"/>
          <w:lang w:eastAsia="en-US"/>
        </w:rPr>
        <w:id w:val="486446639"/>
        <w:docPartObj>
          <w:docPartGallery w:val="Table of Contents"/>
          <w:docPartUnique/>
        </w:docPartObj>
      </w:sdtPr>
      <w:sdtEndPr>
        <w:rPr>
          <w:bCs/>
        </w:rPr>
      </w:sdtEndPr>
      <w:sdtContent>
        <w:p w14:paraId="3EE0C977" w14:textId="5C0D8A4C" w:rsidR="00FA2A0F" w:rsidRPr="001238C4" w:rsidRDefault="00FA2A0F">
          <w:pPr>
            <w:pStyle w:val="TOCHeading"/>
            <w:rPr>
              <w:rFonts w:ascii="Times New Roman" w:hAnsi="Times New Roman" w:cs="Times New Roman"/>
            </w:rPr>
          </w:pPr>
          <w:r w:rsidRPr="001238C4">
            <w:rPr>
              <w:rFonts w:ascii="Times New Roman" w:hAnsi="Times New Roman" w:cs="Times New Roman"/>
            </w:rPr>
            <w:t>Innhold</w:t>
          </w:r>
        </w:p>
        <w:p w14:paraId="1AED1964" w14:textId="5A57B593" w:rsidR="008F3A08" w:rsidRPr="001238C4" w:rsidRDefault="00FA2A0F">
          <w:pPr>
            <w:pStyle w:val="TOC1"/>
            <w:tabs>
              <w:tab w:val="left" w:pos="440"/>
              <w:tab w:val="right" w:leader="dot" w:pos="8778"/>
            </w:tabs>
            <w:rPr>
              <w:rFonts w:ascii="Times New Roman" w:eastAsiaTheme="minorEastAsia" w:hAnsi="Times New Roman" w:cs="Times New Roman"/>
              <w:noProof/>
              <w:lang w:eastAsia="nb-NO"/>
            </w:rPr>
          </w:pPr>
          <w:r w:rsidRPr="001238C4">
            <w:rPr>
              <w:rFonts w:ascii="Times New Roman" w:hAnsi="Times New Roman" w:cs="Times New Roman"/>
              <w:b/>
              <w:bCs/>
              <w:color w:val="2B579A"/>
              <w:shd w:val="clear" w:color="auto" w:fill="E6E6E6"/>
            </w:rPr>
            <w:fldChar w:fldCharType="begin"/>
          </w:r>
          <w:r w:rsidRPr="001238C4">
            <w:rPr>
              <w:rFonts w:ascii="Times New Roman" w:hAnsi="Times New Roman" w:cs="Times New Roman"/>
              <w:b/>
              <w:bCs/>
            </w:rPr>
            <w:instrText xml:space="preserve"> TOC \o "1-3" \h \z \u </w:instrText>
          </w:r>
          <w:r w:rsidRPr="001238C4">
            <w:rPr>
              <w:rFonts w:ascii="Times New Roman" w:hAnsi="Times New Roman" w:cs="Times New Roman"/>
              <w:b/>
              <w:bCs/>
              <w:color w:val="2B579A"/>
              <w:shd w:val="clear" w:color="auto" w:fill="E6E6E6"/>
            </w:rPr>
            <w:fldChar w:fldCharType="separate"/>
          </w:r>
          <w:hyperlink w:anchor="_Toc118806845" w:history="1">
            <w:r w:rsidR="00E031F1" w:rsidRPr="001238C4">
              <w:rPr>
                <w:rStyle w:val="Hyperlink"/>
                <w:rFonts w:ascii="Times New Roman" w:hAnsi="Times New Roman" w:cs="Times New Roman"/>
                <w:noProof/>
              </w:rPr>
              <w:t>1.</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BAKGRUNN, FORMÅL OG DEFINISJONER</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_Toc118806845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3</w:t>
            </w:r>
            <w:r w:rsidR="008F3A08" w:rsidRPr="001238C4">
              <w:rPr>
                <w:rFonts w:ascii="Times New Roman" w:hAnsi="Times New Roman" w:cs="Times New Roman"/>
                <w:noProof/>
                <w:webHidden/>
              </w:rPr>
              <w:fldChar w:fldCharType="end"/>
            </w:r>
          </w:hyperlink>
        </w:p>
        <w:p w14:paraId="14F3CBED" w14:textId="4DF3C2E1" w:rsidR="008F3A08" w:rsidRPr="001238C4" w:rsidRDefault="00305C4C">
          <w:pPr>
            <w:pStyle w:val="TOC1"/>
            <w:tabs>
              <w:tab w:val="left" w:pos="440"/>
              <w:tab w:val="right" w:leader="dot" w:pos="8778"/>
            </w:tabs>
            <w:rPr>
              <w:rFonts w:ascii="Times New Roman" w:eastAsiaTheme="minorEastAsia" w:hAnsi="Times New Roman" w:cs="Times New Roman"/>
              <w:noProof/>
              <w:lang w:eastAsia="nb-NO"/>
            </w:rPr>
          </w:pPr>
          <w:hyperlink w:anchor="_Toc118806846" w:history="1">
            <w:r w:rsidR="00E031F1" w:rsidRPr="001238C4">
              <w:rPr>
                <w:rStyle w:val="Hyperlink"/>
                <w:rFonts w:ascii="Times New Roman" w:hAnsi="Times New Roman" w:cs="Times New Roman"/>
                <w:noProof/>
              </w:rPr>
              <w:t>2.</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NRKS PLIKTER</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_Toc118806846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3</w:t>
            </w:r>
            <w:r w:rsidR="008F3A08" w:rsidRPr="001238C4">
              <w:rPr>
                <w:rFonts w:ascii="Times New Roman" w:hAnsi="Times New Roman" w:cs="Times New Roman"/>
                <w:noProof/>
                <w:webHidden/>
              </w:rPr>
              <w:fldChar w:fldCharType="end"/>
            </w:r>
          </w:hyperlink>
        </w:p>
        <w:p w14:paraId="67E2F838" w14:textId="487AF6CD" w:rsidR="008F3A08" w:rsidRPr="001238C4" w:rsidRDefault="00305C4C">
          <w:pPr>
            <w:pStyle w:val="TOC1"/>
            <w:tabs>
              <w:tab w:val="left" w:pos="440"/>
              <w:tab w:val="right" w:leader="dot" w:pos="8778"/>
            </w:tabs>
            <w:rPr>
              <w:rFonts w:ascii="Times New Roman" w:eastAsiaTheme="minorEastAsia" w:hAnsi="Times New Roman" w:cs="Times New Roman"/>
              <w:noProof/>
              <w:lang w:eastAsia="nb-NO"/>
            </w:rPr>
          </w:pPr>
          <w:hyperlink w:anchor="_Toc118806847" w:history="1">
            <w:r w:rsidR="00E031F1" w:rsidRPr="001238C4">
              <w:rPr>
                <w:rStyle w:val="Hyperlink"/>
                <w:rFonts w:ascii="Times New Roman" w:hAnsi="Times New Roman" w:cs="Times New Roman"/>
                <w:noProof/>
              </w:rPr>
              <w:t>3.</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DATABEHANDLERS PLIKTER</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_Toc118806847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3</w:t>
            </w:r>
            <w:r w:rsidR="008F3A08" w:rsidRPr="001238C4">
              <w:rPr>
                <w:rFonts w:ascii="Times New Roman" w:hAnsi="Times New Roman" w:cs="Times New Roman"/>
                <w:noProof/>
                <w:webHidden/>
              </w:rPr>
              <w:fldChar w:fldCharType="end"/>
            </w:r>
          </w:hyperlink>
        </w:p>
        <w:p w14:paraId="0959743C" w14:textId="7E0F5530" w:rsidR="008F3A08" w:rsidRPr="001238C4" w:rsidRDefault="00305C4C">
          <w:pPr>
            <w:pStyle w:val="TOC2"/>
            <w:tabs>
              <w:tab w:val="left" w:pos="880"/>
              <w:tab w:val="right" w:leader="dot" w:pos="8778"/>
            </w:tabs>
            <w:rPr>
              <w:rFonts w:ascii="Times New Roman" w:eastAsiaTheme="minorEastAsia" w:hAnsi="Times New Roman" w:cs="Times New Roman"/>
              <w:noProof/>
              <w:lang w:eastAsia="nb-NO"/>
            </w:rPr>
          </w:pPr>
          <w:hyperlink w:anchor="_Toc118806848" w:history="1">
            <w:r w:rsidR="00E031F1" w:rsidRPr="001238C4">
              <w:rPr>
                <w:rStyle w:val="Hyperlink"/>
                <w:rFonts w:ascii="Times New Roman" w:hAnsi="Times New Roman" w:cs="Times New Roman"/>
                <w:noProof/>
              </w:rPr>
              <w:t>3.1</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OVERHOLDELSE AV GJELDENDE RETT</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_Toc118806848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3</w:t>
            </w:r>
            <w:r w:rsidR="008F3A08" w:rsidRPr="001238C4">
              <w:rPr>
                <w:rFonts w:ascii="Times New Roman" w:hAnsi="Times New Roman" w:cs="Times New Roman"/>
                <w:noProof/>
                <w:webHidden/>
              </w:rPr>
              <w:fldChar w:fldCharType="end"/>
            </w:r>
          </w:hyperlink>
        </w:p>
        <w:p w14:paraId="47CCC6E3" w14:textId="5ADA1A52" w:rsidR="008F3A08" w:rsidRPr="001238C4" w:rsidRDefault="00305C4C">
          <w:pPr>
            <w:pStyle w:val="TOC2"/>
            <w:tabs>
              <w:tab w:val="left" w:pos="880"/>
              <w:tab w:val="right" w:leader="dot" w:pos="8778"/>
            </w:tabs>
            <w:rPr>
              <w:rFonts w:ascii="Times New Roman" w:eastAsiaTheme="minorEastAsia" w:hAnsi="Times New Roman" w:cs="Times New Roman"/>
              <w:noProof/>
              <w:lang w:eastAsia="nb-NO"/>
            </w:rPr>
          </w:pPr>
          <w:hyperlink w:anchor="_Toc118806849" w:history="1">
            <w:r w:rsidR="00E031F1" w:rsidRPr="001238C4">
              <w:rPr>
                <w:rStyle w:val="Hyperlink"/>
                <w:rFonts w:ascii="Times New Roman" w:hAnsi="Times New Roman" w:cs="Times New Roman"/>
                <w:noProof/>
              </w:rPr>
              <w:t>3.2</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RESTRIKSJONER FOR BEHANDLING</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_Toc118806849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4</w:t>
            </w:r>
            <w:r w:rsidR="008F3A08" w:rsidRPr="001238C4">
              <w:rPr>
                <w:rFonts w:ascii="Times New Roman" w:hAnsi="Times New Roman" w:cs="Times New Roman"/>
                <w:noProof/>
                <w:webHidden/>
              </w:rPr>
              <w:fldChar w:fldCharType="end"/>
            </w:r>
          </w:hyperlink>
        </w:p>
        <w:p w14:paraId="15F6C8EF" w14:textId="66F3C541" w:rsidR="008F3A08" w:rsidRPr="001238C4" w:rsidRDefault="00305C4C">
          <w:pPr>
            <w:pStyle w:val="TOC2"/>
            <w:tabs>
              <w:tab w:val="left" w:pos="880"/>
              <w:tab w:val="right" w:leader="dot" w:pos="8778"/>
            </w:tabs>
            <w:rPr>
              <w:rFonts w:ascii="Times New Roman" w:eastAsiaTheme="minorEastAsia" w:hAnsi="Times New Roman" w:cs="Times New Roman"/>
              <w:noProof/>
              <w:lang w:eastAsia="nb-NO"/>
            </w:rPr>
          </w:pPr>
          <w:hyperlink w:anchor="_Toc118806850" w:history="1">
            <w:r w:rsidR="00E031F1" w:rsidRPr="001238C4">
              <w:rPr>
                <w:rStyle w:val="Hyperlink"/>
                <w:rFonts w:ascii="Times New Roman" w:hAnsi="Times New Roman" w:cs="Times New Roman"/>
                <w:noProof/>
              </w:rPr>
              <w:t>3.3</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INFORMASJONSSIKKERHET</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_Toc118806850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4</w:t>
            </w:r>
            <w:r w:rsidR="008F3A08" w:rsidRPr="001238C4">
              <w:rPr>
                <w:rFonts w:ascii="Times New Roman" w:hAnsi="Times New Roman" w:cs="Times New Roman"/>
                <w:noProof/>
                <w:webHidden/>
              </w:rPr>
              <w:fldChar w:fldCharType="end"/>
            </w:r>
          </w:hyperlink>
        </w:p>
        <w:p w14:paraId="378743D4" w14:textId="4B0F23F9" w:rsidR="008F3A08" w:rsidRPr="001238C4" w:rsidRDefault="00305C4C">
          <w:pPr>
            <w:pStyle w:val="TOC3"/>
            <w:tabs>
              <w:tab w:val="left" w:pos="1320"/>
              <w:tab w:val="right" w:leader="dot" w:pos="8778"/>
            </w:tabs>
            <w:rPr>
              <w:rFonts w:ascii="Times New Roman" w:eastAsiaTheme="minorEastAsia" w:hAnsi="Times New Roman" w:cs="Times New Roman"/>
              <w:noProof/>
              <w:lang w:eastAsia="nb-NO"/>
            </w:rPr>
          </w:pPr>
          <w:hyperlink w:anchor="_Toc118806851" w:history="1">
            <w:r w:rsidR="00E031F1" w:rsidRPr="001238C4">
              <w:rPr>
                <w:rStyle w:val="Hyperlink"/>
                <w:rFonts w:ascii="Times New Roman" w:hAnsi="Times New Roman" w:cs="Times New Roman"/>
                <w:noProof/>
              </w:rPr>
              <w:t>3.3.1</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PLIKT TIL Å SIKRE INFORMASJONSSIKKERHET</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_Toc118806851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4</w:t>
            </w:r>
            <w:r w:rsidR="008F3A08" w:rsidRPr="001238C4">
              <w:rPr>
                <w:rFonts w:ascii="Times New Roman" w:hAnsi="Times New Roman" w:cs="Times New Roman"/>
                <w:noProof/>
                <w:webHidden/>
              </w:rPr>
              <w:fldChar w:fldCharType="end"/>
            </w:r>
          </w:hyperlink>
        </w:p>
        <w:p w14:paraId="5B41EF09" w14:textId="5981F307" w:rsidR="008F3A08" w:rsidRPr="001238C4" w:rsidRDefault="00305C4C">
          <w:pPr>
            <w:pStyle w:val="TOC3"/>
            <w:tabs>
              <w:tab w:val="left" w:pos="1320"/>
              <w:tab w:val="right" w:leader="dot" w:pos="8778"/>
            </w:tabs>
            <w:rPr>
              <w:rFonts w:ascii="Times New Roman" w:eastAsiaTheme="minorEastAsia" w:hAnsi="Times New Roman" w:cs="Times New Roman"/>
              <w:noProof/>
              <w:lang w:eastAsia="nb-NO"/>
            </w:rPr>
          </w:pPr>
          <w:hyperlink w:anchor="_Toc118806852" w:history="1">
            <w:r w:rsidR="00E031F1" w:rsidRPr="001238C4">
              <w:rPr>
                <w:rStyle w:val="Hyperlink"/>
                <w:rFonts w:ascii="Times New Roman" w:hAnsi="Times New Roman" w:cs="Times New Roman"/>
                <w:noProof/>
              </w:rPr>
              <w:t>3.3.2</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VURDERING AV TILTAK</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_Toc118806852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4</w:t>
            </w:r>
            <w:r w:rsidR="008F3A08" w:rsidRPr="001238C4">
              <w:rPr>
                <w:rFonts w:ascii="Times New Roman" w:hAnsi="Times New Roman" w:cs="Times New Roman"/>
                <w:noProof/>
                <w:webHidden/>
              </w:rPr>
              <w:fldChar w:fldCharType="end"/>
            </w:r>
          </w:hyperlink>
        </w:p>
        <w:p w14:paraId="0B7C1001" w14:textId="7F6ADB5D" w:rsidR="008F3A08" w:rsidRPr="001238C4" w:rsidRDefault="00305C4C">
          <w:pPr>
            <w:pStyle w:val="TOC3"/>
            <w:tabs>
              <w:tab w:val="left" w:pos="1320"/>
              <w:tab w:val="right" w:leader="dot" w:pos="8778"/>
            </w:tabs>
            <w:rPr>
              <w:rFonts w:ascii="Times New Roman" w:eastAsiaTheme="minorEastAsia" w:hAnsi="Times New Roman" w:cs="Times New Roman"/>
              <w:noProof/>
              <w:lang w:eastAsia="nb-NO"/>
            </w:rPr>
          </w:pPr>
          <w:hyperlink w:anchor="_Toc118806853" w:history="1">
            <w:r w:rsidR="00E031F1" w:rsidRPr="001238C4">
              <w:rPr>
                <w:rStyle w:val="Hyperlink"/>
                <w:rFonts w:ascii="Times New Roman" w:hAnsi="Times New Roman" w:cs="Times New Roman"/>
                <w:noProof/>
              </w:rPr>
              <w:t>3.3.3</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FORESPØRSLER FRA DEN REGISTRERTE</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_Toc118806853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4</w:t>
            </w:r>
            <w:r w:rsidR="008F3A08" w:rsidRPr="001238C4">
              <w:rPr>
                <w:rFonts w:ascii="Times New Roman" w:hAnsi="Times New Roman" w:cs="Times New Roman"/>
                <w:noProof/>
                <w:webHidden/>
              </w:rPr>
              <w:fldChar w:fldCharType="end"/>
            </w:r>
          </w:hyperlink>
        </w:p>
        <w:p w14:paraId="317EA0C6" w14:textId="46F9D187" w:rsidR="008F3A08" w:rsidRPr="001238C4" w:rsidRDefault="00305C4C">
          <w:pPr>
            <w:pStyle w:val="TOC3"/>
            <w:tabs>
              <w:tab w:val="left" w:pos="1320"/>
              <w:tab w:val="right" w:leader="dot" w:pos="8778"/>
            </w:tabs>
            <w:rPr>
              <w:rFonts w:ascii="Times New Roman" w:eastAsiaTheme="minorEastAsia" w:hAnsi="Times New Roman" w:cs="Times New Roman"/>
              <w:noProof/>
              <w:lang w:eastAsia="nb-NO"/>
            </w:rPr>
          </w:pPr>
          <w:hyperlink w:anchor="_Toc118806854" w:history="1">
            <w:r w:rsidR="00E031F1" w:rsidRPr="001238C4">
              <w:rPr>
                <w:rStyle w:val="Hyperlink"/>
                <w:rFonts w:ascii="Times New Roman" w:hAnsi="Times New Roman" w:cs="Times New Roman"/>
                <w:noProof/>
              </w:rPr>
              <w:t>3.3.4</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BISTAND TIL NRK</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_Toc118806854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5</w:t>
            </w:r>
            <w:r w:rsidR="008F3A08" w:rsidRPr="001238C4">
              <w:rPr>
                <w:rFonts w:ascii="Times New Roman" w:hAnsi="Times New Roman" w:cs="Times New Roman"/>
                <w:noProof/>
                <w:webHidden/>
              </w:rPr>
              <w:fldChar w:fldCharType="end"/>
            </w:r>
          </w:hyperlink>
        </w:p>
        <w:p w14:paraId="61EA9E6D" w14:textId="6DE52CB7" w:rsidR="008F3A08" w:rsidRPr="001238C4" w:rsidRDefault="00305C4C">
          <w:pPr>
            <w:pStyle w:val="TOC2"/>
            <w:tabs>
              <w:tab w:val="left" w:pos="880"/>
              <w:tab w:val="right" w:leader="dot" w:pos="8778"/>
            </w:tabs>
            <w:rPr>
              <w:rFonts w:ascii="Times New Roman" w:eastAsiaTheme="minorEastAsia" w:hAnsi="Times New Roman" w:cs="Times New Roman"/>
              <w:noProof/>
              <w:lang w:eastAsia="nb-NO"/>
            </w:rPr>
          </w:pPr>
          <w:hyperlink w:anchor="_Toc118806855" w:history="1">
            <w:r w:rsidR="00E031F1" w:rsidRPr="001238C4">
              <w:rPr>
                <w:rStyle w:val="Hyperlink"/>
                <w:rFonts w:ascii="Times New Roman" w:hAnsi="Times New Roman" w:cs="Times New Roman"/>
                <w:noProof/>
              </w:rPr>
              <w:t>3.4</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PERSONOPPLYSNINGSSIKKERHETSBRUDD (AVVIK) OG AVVIKSMELDINGER</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_Toc118806855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5</w:t>
            </w:r>
            <w:r w:rsidR="008F3A08" w:rsidRPr="001238C4">
              <w:rPr>
                <w:rFonts w:ascii="Times New Roman" w:hAnsi="Times New Roman" w:cs="Times New Roman"/>
                <w:noProof/>
                <w:webHidden/>
              </w:rPr>
              <w:fldChar w:fldCharType="end"/>
            </w:r>
          </w:hyperlink>
        </w:p>
        <w:p w14:paraId="00CC94EB" w14:textId="6C9EBF8F" w:rsidR="008F3A08" w:rsidRPr="001238C4" w:rsidRDefault="00305C4C">
          <w:pPr>
            <w:pStyle w:val="TOC2"/>
            <w:tabs>
              <w:tab w:val="left" w:pos="880"/>
              <w:tab w:val="right" w:leader="dot" w:pos="8778"/>
            </w:tabs>
            <w:rPr>
              <w:rFonts w:ascii="Times New Roman" w:eastAsiaTheme="minorEastAsia" w:hAnsi="Times New Roman" w:cs="Times New Roman"/>
              <w:noProof/>
              <w:lang w:eastAsia="nb-NO"/>
            </w:rPr>
          </w:pPr>
          <w:hyperlink w:anchor="_Toc118806856" w:history="1">
            <w:r w:rsidR="00E031F1" w:rsidRPr="001238C4">
              <w:rPr>
                <w:rStyle w:val="Hyperlink"/>
                <w:rFonts w:ascii="Times New Roman" w:hAnsi="Times New Roman" w:cs="Times New Roman"/>
                <w:noProof/>
              </w:rPr>
              <w:t>3.5</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KONFIDENSIALITET</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_Toc118806856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5</w:t>
            </w:r>
            <w:r w:rsidR="008F3A08" w:rsidRPr="001238C4">
              <w:rPr>
                <w:rFonts w:ascii="Times New Roman" w:hAnsi="Times New Roman" w:cs="Times New Roman"/>
                <w:noProof/>
                <w:webHidden/>
              </w:rPr>
              <w:fldChar w:fldCharType="end"/>
            </w:r>
          </w:hyperlink>
        </w:p>
        <w:p w14:paraId="43799C44" w14:textId="7AD78328" w:rsidR="008F3A08" w:rsidRPr="001238C4" w:rsidRDefault="00305C4C">
          <w:pPr>
            <w:pStyle w:val="TOC2"/>
            <w:tabs>
              <w:tab w:val="left" w:pos="880"/>
              <w:tab w:val="right" w:leader="dot" w:pos="8778"/>
            </w:tabs>
            <w:rPr>
              <w:rFonts w:ascii="Times New Roman" w:eastAsiaTheme="minorEastAsia" w:hAnsi="Times New Roman" w:cs="Times New Roman"/>
              <w:noProof/>
              <w:lang w:eastAsia="nb-NO"/>
            </w:rPr>
          </w:pPr>
          <w:hyperlink w:anchor="_Toc118806857" w:history="1">
            <w:r w:rsidR="00E031F1" w:rsidRPr="001238C4">
              <w:rPr>
                <w:rStyle w:val="Hyperlink"/>
                <w:rFonts w:ascii="Times New Roman" w:hAnsi="Times New Roman" w:cs="Times New Roman"/>
                <w:noProof/>
              </w:rPr>
              <w:t>3.6</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SIKKERHETSREVISJONER</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_Toc118806857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5</w:t>
            </w:r>
            <w:r w:rsidR="008F3A08" w:rsidRPr="001238C4">
              <w:rPr>
                <w:rFonts w:ascii="Times New Roman" w:hAnsi="Times New Roman" w:cs="Times New Roman"/>
                <w:noProof/>
                <w:webHidden/>
              </w:rPr>
              <w:fldChar w:fldCharType="end"/>
            </w:r>
          </w:hyperlink>
        </w:p>
        <w:p w14:paraId="2B6CAC94" w14:textId="31853995" w:rsidR="008F3A08" w:rsidRPr="001238C4" w:rsidRDefault="00305C4C">
          <w:pPr>
            <w:pStyle w:val="TOC2"/>
            <w:tabs>
              <w:tab w:val="left" w:pos="880"/>
              <w:tab w:val="right" w:leader="dot" w:pos="8778"/>
            </w:tabs>
            <w:rPr>
              <w:rFonts w:ascii="Times New Roman" w:eastAsiaTheme="minorEastAsia" w:hAnsi="Times New Roman" w:cs="Times New Roman"/>
              <w:noProof/>
              <w:lang w:eastAsia="nb-NO"/>
            </w:rPr>
          </w:pPr>
          <w:hyperlink w:anchor="_Toc118806858" w:history="1">
            <w:r w:rsidR="00E031F1" w:rsidRPr="001238C4">
              <w:rPr>
                <w:rStyle w:val="Hyperlink"/>
                <w:rFonts w:ascii="Times New Roman" w:hAnsi="Times New Roman" w:cs="Times New Roman"/>
                <w:noProof/>
              </w:rPr>
              <w:t>3.7</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BRUK AV UNDERLEVERANDØRER</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_Toc118806858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6</w:t>
            </w:r>
            <w:r w:rsidR="008F3A08" w:rsidRPr="001238C4">
              <w:rPr>
                <w:rFonts w:ascii="Times New Roman" w:hAnsi="Times New Roman" w:cs="Times New Roman"/>
                <w:noProof/>
                <w:webHidden/>
              </w:rPr>
              <w:fldChar w:fldCharType="end"/>
            </w:r>
          </w:hyperlink>
        </w:p>
        <w:p w14:paraId="032580D6" w14:textId="7BA924D3" w:rsidR="008F3A08" w:rsidRPr="001238C4" w:rsidRDefault="00305C4C">
          <w:pPr>
            <w:pStyle w:val="TOC2"/>
            <w:tabs>
              <w:tab w:val="left" w:pos="880"/>
              <w:tab w:val="right" w:leader="dot" w:pos="8778"/>
            </w:tabs>
            <w:rPr>
              <w:rFonts w:ascii="Times New Roman" w:eastAsiaTheme="minorEastAsia" w:hAnsi="Times New Roman" w:cs="Times New Roman"/>
              <w:noProof/>
              <w:lang w:eastAsia="nb-NO"/>
            </w:rPr>
          </w:pPr>
          <w:hyperlink w:anchor="_Toc118806859" w:history="1">
            <w:r w:rsidR="00E031F1" w:rsidRPr="001238C4">
              <w:rPr>
                <w:rStyle w:val="Hyperlink"/>
                <w:rFonts w:ascii="Times New Roman" w:hAnsi="Times New Roman" w:cs="Times New Roman"/>
                <w:noProof/>
              </w:rPr>
              <w:t>3.8</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OVERFØRING AV PERSONOPPLYSNINGER TIL TREDJELAND</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_Toc118806859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6</w:t>
            </w:r>
            <w:r w:rsidR="008F3A08" w:rsidRPr="001238C4">
              <w:rPr>
                <w:rFonts w:ascii="Times New Roman" w:hAnsi="Times New Roman" w:cs="Times New Roman"/>
                <w:noProof/>
                <w:webHidden/>
              </w:rPr>
              <w:fldChar w:fldCharType="end"/>
            </w:r>
          </w:hyperlink>
        </w:p>
        <w:p w14:paraId="50CC47C4" w14:textId="074D1768" w:rsidR="008F3A08" w:rsidRPr="001238C4" w:rsidRDefault="00305C4C">
          <w:pPr>
            <w:pStyle w:val="TOC1"/>
            <w:tabs>
              <w:tab w:val="left" w:pos="440"/>
              <w:tab w:val="right" w:leader="dot" w:pos="8778"/>
            </w:tabs>
            <w:rPr>
              <w:rFonts w:ascii="Times New Roman" w:eastAsiaTheme="minorEastAsia" w:hAnsi="Times New Roman" w:cs="Times New Roman"/>
              <w:noProof/>
              <w:lang w:eastAsia="nb-NO"/>
            </w:rPr>
          </w:pPr>
          <w:hyperlink w:anchor="_Toc118806860" w:history="1">
            <w:r w:rsidR="00E031F1" w:rsidRPr="001238C4">
              <w:rPr>
                <w:rStyle w:val="Hyperlink"/>
                <w:rFonts w:ascii="Times New Roman" w:eastAsia="Calibri" w:hAnsi="Times New Roman" w:cs="Times New Roman"/>
                <w:noProof/>
              </w:rPr>
              <w:t>4.</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eastAsia="Calibri" w:hAnsi="Times New Roman" w:cs="Times New Roman"/>
                <w:noProof/>
              </w:rPr>
              <w:t>ANSVAR, BRUDD</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_Toc118806860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6</w:t>
            </w:r>
            <w:r w:rsidR="008F3A08" w:rsidRPr="001238C4">
              <w:rPr>
                <w:rFonts w:ascii="Times New Roman" w:hAnsi="Times New Roman" w:cs="Times New Roman"/>
                <w:noProof/>
                <w:webHidden/>
              </w:rPr>
              <w:fldChar w:fldCharType="end"/>
            </w:r>
          </w:hyperlink>
        </w:p>
        <w:p w14:paraId="47EA029F" w14:textId="369E174A" w:rsidR="008F3A08" w:rsidRPr="001238C4" w:rsidRDefault="00305C4C">
          <w:pPr>
            <w:pStyle w:val="TOC2"/>
            <w:tabs>
              <w:tab w:val="left" w:pos="880"/>
              <w:tab w:val="right" w:leader="dot" w:pos="8778"/>
            </w:tabs>
            <w:rPr>
              <w:rFonts w:ascii="Times New Roman" w:eastAsiaTheme="minorEastAsia" w:hAnsi="Times New Roman" w:cs="Times New Roman"/>
              <w:noProof/>
              <w:lang w:eastAsia="nb-NO"/>
            </w:rPr>
          </w:pPr>
          <w:hyperlink w:anchor="_Toc118806861" w:history="1">
            <w:r w:rsidR="00E031F1" w:rsidRPr="001238C4">
              <w:rPr>
                <w:rStyle w:val="Hyperlink"/>
                <w:rFonts w:ascii="Times New Roman" w:hAnsi="Times New Roman" w:cs="Times New Roman"/>
                <w:noProof/>
              </w:rPr>
              <w:t>4.1</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PROSEDYRE</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_Toc118806861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6</w:t>
            </w:r>
            <w:r w:rsidR="008F3A08" w:rsidRPr="001238C4">
              <w:rPr>
                <w:rFonts w:ascii="Times New Roman" w:hAnsi="Times New Roman" w:cs="Times New Roman"/>
                <w:noProof/>
                <w:webHidden/>
              </w:rPr>
              <w:fldChar w:fldCharType="end"/>
            </w:r>
          </w:hyperlink>
        </w:p>
        <w:p w14:paraId="77736520" w14:textId="12DB38AF" w:rsidR="008F3A08" w:rsidRPr="001238C4" w:rsidRDefault="00305C4C">
          <w:pPr>
            <w:pStyle w:val="TOC2"/>
            <w:tabs>
              <w:tab w:val="left" w:pos="880"/>
              <w:tab w:val="right" w:leader="dot" w:pos="8778"/>
            </w:tabs>
            <w:rPr>
              <w:rFonts w:ascii="Times New Roman" w:eastAsiaTheme="minorEastAsia" w:hAnsi="Times New Roman" w:cs="Times New Roman"/>
              <w:noProof/>
              <w:lang w:eastAsia="nb-NO"/>
            </w:rPr>
          </w:pPr>
          <w:hyperlink w:anchor="_Toc118806862" w:history="1">
            <w:r w:rsidR="00E031F1" w:rsidRPr="001238C4">
              <w:rPr>
                <w:rStyle w:val="Hyperlink"/>
                <w:rFonts w:ascii="Times New Roman" w:hAnsi="Times New Roman" w:cs="Times New Roman"/>
                <w:noProof/>
              </w:rPr>
              <w:t>4.2</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ANSVAR OG ANSVARSBEGRENSNING</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_Toc118806862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7</w:t>
            </w:r>
            <w:r w:rsidR="008F3A08" w:rsidRPr="001238C4">
              <w:rPr>
                <w:rFonts w:ascii="Times New Roman" w:hAnsi="Times New Roman" w:cs="Times New Roman"/>
                <w:noProof/>
                <w:webHidden/>
              </w:rPr>
              <w:fldChar w:fldCharType="end"/>
            </w:r>
          </w:hyperlink>
        </w:p>
        <w:p w14:paraId="20FB74E3" w14:textId="6F988028" w:rsidR="008F3A08" w:rsidRPr="001238C4" w:rsidRDefault="00305C4C">
          <w:pPr>
            <w:pStyle w:val="TOC1"/>
            <w:tabs>
              <w:tab w:val="left" w:pos="440"/>
              <w:tab w:val="right" w:leader="dot" w:pos="8778"/>
            </w:tabs>
            <w:rPr>
              <w:rFonts w:ascii="Times New Roman" w:eastAsiaTheme="minorEastAsia" w:hAnsi="Times New Roman" w:cs="Times New Roman"/>
              <w:noProof/>
              <w:lang w:eastAsia="nb-NO"/>
            </w:rPr>
          </w:pPr>
          <w:hyperlink w:anchor="_Toc118806863" w:history="1">
            <w:r w:rsidR="00E031F1" w:rsidRPr="001238C4">
              <w:rPr>
                <w:rStyle w:val="Hyperlink"/>
                <w:rFonts w:ascii="Times New Roman" w:hAnsi="Times New Roman" w:cs="Times New Roman"/>
                <w:noProof/>
              </w:rPr>
              <w:t>5.</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VARIGHET, AVSLUTNING AV DATABEHANDLERAVTALEN, ENDRINGER</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_Toc118806863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7</w:t>
            </w:r>
            <w:r w:rsidR="008F3A08" w:rsidRPr="001238C4">
              <w:rPr>
                <w:rFonts w:ascii="Times New Roman" w:hAnsi="Times New Roman" w:cs="Times New Roman"/>
                <w:noProof/>
                <w:webHidden/>
              </w:rPr>
              <w:fldChar w:fldCharType="end"/>
            </w:r>
          </w:hyperlink>
        </w:p>
        <w:p w14:paraId="69BFF078" w14:textId="24EC7E15" w:rsidR="008F3A08" w:rsidRPr="001238C4" w:rsidRDefault="00305C4C">
          <w:pPr>
            <w:pStyle w:val="TOC1"/>
            <w:tabs>
              <w:tab w:val="left" w:pos="440"/>
              <w:tab w:val="right" w:leader="dot" w:pos="8778"/>
            </w:tabs>
            <w:rPr>
              <w:rFonts w:ascii="Times New Roman" w:eastAsiaTheme="minorEastAsia" w:hAnsi="Times New Roman" w:cs="Times New Roman"/>
              <w:noProof/>
              <w:lang w:eastAsia="nb-NO"/>
            </w:rPr>
          </w:pPr>
          <w:hyperlink w:anchor="_Toc118806864" w:history="1">
            <w:r w:rsidR="00E031F1" w:rsidRPr="001238C4">
              <w:rPr>
                <w:rStyle w:val="Hyperlink"/>
                <w:rFonts w:ascii="Times New Roman" w:hAnsi="Times New Roman" w:cs="Times New Roman"/>
                <w:noProof/>
              </w:rPr>
              <w:t>6.</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TVISTER OG JURISDIKSJON</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_Toc118806864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8</w:t>
            </w:r>
            <w:r w:rsidR="008F3A08" w:rsidRPr="001238C4">
              <w:rPr>
                <w:rFonts w:ascii="Times New Roman" w:hAnsi="Times New Roman" w:cs="Times New Roman"/>
                <w:noProof/>
                <w:webHidden/>
              </w:rPr>
              <w:fldChar w:fldCharType="end"/>
            </w:r>
          </w:hyperlink>
        </w:p>
        <w:p w14:paraId="03791ACB" w14:textId="1CF7D876" w:rsidR="008F3A08" w:rsidRPr="001238C4" w:rsidRDefault="00305C4C">
          <w:pPr>
            <w:pStyle w:val="TOC1"/>
            <w:tabs>
              <w:tab w:val="left" w:pos="440"/>
              <w:tab w:val="right" w:leader="dot" w:pos="8778"/>
            </w:tabs>
            <w:rPr>
              <w:rFonts w:ascii="Times New Roman" w:eastAsiaTheme="minorEastAsia" w:hAnsi="Times New Roman" w:cs="Times New Roman"/>
              <w:noProof/>
              <w:lang w:eastAsia="nb-NO"/>
            </w:rPr>
          </w:pPr>
          <w:hyperlink w:anchor="_Toc118806865" w:history="1">
            <w:r w:rsidR="00E031F1" w:rsidRPr="001238C4">
              <w:rPr>
                <w:rStyle w:val="Hyperlink"/>
                <w:rFonts w:ascii="Times New Roman" w:hAnsi="Times New Roman" w:cs="Times New Roman"/>
                <w:noProof/>
              </w:rPr>
              <w:t>7.</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rPr>
              <w:t>SIGNATURER</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_Toc118806865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8</w:t>
            </w:r>
            <w:r w:rsidR="008F3A08" w:rsidRPr="001238C4">
              <w:rPr>
                <w:rFonts w:ascii="Times New Roman" w:hAnsi="Times New Roman" w:cs="Times New Roman"/>
                <w:noProof/>
                <w:webHidden/>
              </w:rPr>
              <w:fldChar w:fldCharType="end"/>
            </w:r>
          </w:hyperlink>
        </w:p>
        <w:p w14:paraId="58058023" w14:textId="63137F59" w:rsidR="008F3A08" w:rsidRPr="001238C4" w:rsidRDefault="00305C4C">
          <w:pPr>
            <w:pStyle w:val="TOC1"/>
            <w:tabs>
              <w:tab w:val="right" w:leader="dot" w:pos="8778"/>
            </w:tabs>
            <w:rPr>
              <w:rFonts w:ascii="Times New Roman" w:eastAsiaTheme="minorEastAsia" w:hAnsi="Times New Roman" w:cs="Times New Roman"/>
              <w:noProof/>
              <w:lang w:eastAsia="nb-NO"/>
            </w:rPr>
          </w:pPr>
          <w:hyperlink w:anchor="_Toc118806866" w:history="1">
            <w:r w:rsidR="00E031F1" w:rsidRPr="001238C4">
              <w:rPr>
                <w:rStyle w:val="Hyperlink"/>
                <w:rFonts w:ascii="Times New Roman" w:hAnsi="Times New Roman" w:cs="Times New Roman"/>
                <w:noProof/>
              </w:rPr>
              <w:t>VEDLEGG 1 TIL DATABEHANDLERAVTALEN</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_Toc118806866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9</w:t>
            </w:r>
            <w:r w:rsidR="008F3A08" w:rsidRPr="001238C4">
              <w:rPr>
                <w:rFonts w:ascii="Times New Roman" w:hAnsi="Times New Roman" w:cs="Times New Roman"/>
                <w:noProof/>
                <w:webHidden/>
              </w:rPr>
              <w:fldChar w:fldCharType="end"/>
            </w:r>
          </w:hyperlink>
        </w:p>
        <w:p w14:paraId="6611A6DD" w14:textId="1D37F3F3" w:rsidR="008F3A08" w:rsidRPr="001238C4" w:rsidRDefault="00305C4C">
          <w:pPr>
            <w:pStyle w:val="TOC1"/>
            <w:tabs>
              <w:tab w:val="left" w:pos="440"/>
              <w:tab w:val="right" w:leader="dot" w:pos="8778"/>
            </w:tabs>
            <w:rPr>
              <w:rFonts w:ascii="Times New Roman" w:eastAsiaTheme="minorEastAsia" w:hAnsi="Times New Roman" w:cs="Times New Roman"/>
              <w:noProof/>
              <w:lang w:eastAsia="nb-NO"/>
            </w:rPr>
          </w:pPr>
          <w:hyperlink w:anchor="_Toc118806867" w:history="1">
            <w:r w:rsidR="00E031F1" w:rsidRPr="001238C4">
              <w:rPr>
                <w:rStyle w:val="Hyperlink"/>
                <w:rFonts w:ascii="Times New Roman" w:hAnsi="Times New Roman" w:cs="Times New Roman"/>
                <w:noProof/>
                <w:lang w:val="en-GB"/>
              </w:rPr>
              <w:t>1.</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lang w:val="en-GB"/>
              </w:rPr>
              <w:t>BEHANDLINGSAKTIVITETENES FORMÅL OG ART</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_Toc118806867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9</w:t>
            </w:r>
            <w:r w:rsidR="008F3A08" w:rsidRPr="001238C4">
              <w:rPr>
                <w:rFonts w:ascii="Times New Roman" w:hAnsi="Times New Roman" w:cs="Times New Roman"/>
                <w:noProof/>
                <w:webHidden/>
              </w:rPr>
              <w:fldChar w:fldCharType="end"/>
            </w:r>
          </w:hyperlink>
        </w:p>
        <w:p w14:paraId="4E3B588E" w14:textId="1E0B9F1D" w:rsidR="008F3A08" w:rsidRPr="001238C4" w:rsidRDefault="00305C4C">
          <w:pPr>
            <w:pStyle w:val="TOC1"/>
            <w:tabs>
              <w:tab w:val="left" w:pos="440"/>
              <w:tab w:val="right" w:leader="dot" w:pos="8778"/>
            </w:tabs>
            <w:rPr>
              <w:rFonts w:ascii="Times New Roman" w:eastAsiaTheme="minorEastAsia" w:hAnsi="Times New Roman" w:cs="Times New Roman"/>
              <w:noProof/>
              <w:lang w:eastAsia="nb-NO"/>
            </w:rPr>
          </w:pPr>
          <w:hyperlink w:anchor="_Toc118806868" w:history="1">
            <w:r w:rsidR="00E031F1" w:rsidRPr="001238C4">
              <w:rPr>
                <w:rStyle w:val="Hyperlink"/>
                <w:rFonts w:ascii="Times New Roman" w:hAnsi="Times New Roman" w:cs="Times New Roman"/>
                <w:noProof/>
                <w:lang w:val="en-GB"/>
              </w:rPr>
              <w:t>2.</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lang w:val="en-GB"/>
              </w:rPr>
              <w:t>KATEGORIER AV REGISTRERTE</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_Toc118806868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9</w:t>
            </w:r>
            <w:r w:rsidR="008F3A08" w:rsidRPr="001238C4">
              <w:rPr>
                <w:rFonts w:ascii="Times New Roman" w:hAnsi="Times New Roman" w:cs="Times New Roman"/>
                <w:noProof/>
                <w:webHidden/>
              </w:rPr>
              <w:fldChar w:fldCharType="end"/>
            </w:r>
          </w:hyperlink>
        </w:p>
        <w:p w14:paraId="55C12B7B" w14:textId="5A249271" w:rsidR="008F3A08" w:rsidRPr="001238C4" w:rsidRDefault="00305C4C">
          <w:pPr>
            <w:pStyle w:val="TOC1"/>
            <w:tabs>
              <w:tab w:val="left" w:pos="440"/>
              <w:tab w:val="right" w:leader="dot" w:pos="8778"/>
            </w:tabs>
            <w:rPr>
              <w:rFonts w:ascii="Times New Roman" w:eastAsiaTheme="minorEastAsia" w:hAnsi="Times New Roman" w:cs="Times New Roman"/>
              <w:noProof/>
              <w:lang w:eastAsia="nb-NO"/>
            </w:rPr>
          </w:pPr>
          <w:hyperlink w:anchor="_Toc118806869" w:history="1">
            <w:r w:rsidR="00E031F1" w:rsidRPr="001238C4">
              <w:rPr>
                <w:rStyle w:val="Hyperlink"/>
                <w:rFonts w:ascii="Times New Roman" w:hAnsi="Times New Roman" w:cs="Times New Roman"/>
                <w:noProof/>
                <w:lang w:val="en-GB"/>
              </w:rPr>
              <w:t>3.</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lang w:val="en-GB"/>
              </w:rPr>
              <w:t>KATEGORIER AV PERSONOPPLYSNINGER</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_Toc118806869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9</w:t>
            </w:r>
            <w:r w:rsidR="008F3A08" w:rsidRPr="001238C4">
              <w:rPr>
                <w:rFonts w:ascii="Times New Roman" w:hAnsi="Times New Roman" w:cs="Times New Roman"/>
                <w:noProof/>
                <w:webHidden/>
              </w:rPr>
              <w:fldChar w:fldCharType="end"/>
            </w:r>
          </w:hyperlink>
        </w:p>
        <w:p w14:paraId="6EADFD19" w14:textId="051C2B1C" w:rsidR="008F3A08" w:rsidRPr="001238C4" w:rsidRDefault="00305C4C">
          <w:pPr>
            <w:pStyle w:val="TOC1"/>
            <w:tabs>
              <w:tab w:val="left" w:pos="440"/>
              <w:tab w:val="right" w:leader="dot" w:pos="8778"/>
            </w:tabs>
            <w:rPr>
              <w:rFonts w:ascii="Times New Roman" w:eastAsiaTheme="minorEastAsia" w:hAnsi="Times New Roman" w:cs="Times New Roman"/>
              <w:noProof/>
              <w:lang w:eastAsia="nb-NO"/>
            </w:rPr>
          </w:pPr>
          <w:hyperlink w:anchor="_Toc118806870" w:history="1">
            <w:r w:rsidR="00E031F1" w:rsidRPr="001238C4">
              <w:rPr>
                <w:rStyle w:val="Hyperlink"/>
                <w:rFonts w:ascii="Times New Roman" w:hAnsi="Times New Roman" w:cs="Times New Roman"/>
                <w:noProof/>
                <w:lang w:val="en-GB"/>
              </w:rPr>
              <w:t>4.</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noProof/>
                <w:lang w:val="en-GB"/>
              </w:rPr>
              <w:t>SÆRLIGE KATEGORIER AV OPPLYSNINGER</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_Toc118806870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9</w:t>
            </w:r>
            <w:r w:rsidR="008F3A08" w:rsidRPr="001238C4">
              <w:rPr>
                <w:rFonts w:ascii="Times New Roman" w:hAnsi="Times New Roman" w:cs="Times New Roman"/>
                <w:noProof/>
                <w:webHidden/>
              </w:rPr>
              <w:fldChar w:fldCharType="end"/>
            </w:r>
          </w:hyperlink>
        </w:p>
        <w:p w14:paraId="23D3AC1C" w14:textId="503FA8B9" w:rsidR="008F3A08" w:rsidRPr="001238C4" w:rsidRDefault="00305C4C">
          <w:pPr>
            <w:pStyle w:val="TOC1"/>
            <w:tabs>
              <w:tab w:val="right" w:leader="dot" w:pos="8778"/>
            </w:tabs>
            <w:rPr>
              <w:rFonts w:ascii="Times New Roman" w:eastAsiaTheme="minorEastAsia" w:hAnsi="Times New Roman" w:cs="Times New Roman"/>
              <w:noProof/>
              <w:lang w:eastAsia="nb-NO"/>
            </w:rPr>
          </w:pPr>
          <w:hyperlink w:anchor="_Toc118806871" w:history="1">
            <w:r w:rsidR="00E031F1" w:rsidRPr="001238C4">
              <w:rPr>
                <w:rStyle w:val="Hyperlink"/>
                <w:rFonts w:ascii="Times New Roman" w:eastAsia="Calibri Light" w:hAnsi="Times New Roman" w:cs="Times New Roman"/>
                <w:bCs/>
                <w:noProof/>
              </w:rPr>
              <w:t>5.</w:t>
            </w:r>
            <w:r w:rsidR="00E031F1" w:rsidRPr="001238C4">
              <w:rPr>
                <w:rStyle w:val="Hyperlink"/>
                <w:rFonts w:ascii="Times New Roman" w:eastAsia="Times New Roman" w:hAnsi="Times New Roman" w:cs="Times New Roman"/>
                <w:noProof/>
              </w:rPr>
              <w:t xml:space="preserve">     </w:t>
            </w:r>
            <w:r w:rsidR="00E031F1" w:rsidRPr="001238C4">
              <w:rPr>
                <w:rStyle w:val="Hyperlink"/>
                <w:rFonts w:ascii="Times New Roman" w:eastAsia="Calibri Light" w:hAnsi="Times New Roman" w:cs="Times New Roman"/>
                <w:bCs/>
                <w:noProof/>
              </w:rPr>
              <w:t>LISTE OVER GODKJENTE UNDERLEVERANDØRER HERUNDER LOKASJON(ER), HERUNDER NAVN PÅ LAND FOR BEHANDLING</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_Toc118806871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10</w:t>
            </w:r>
            <w:r w:rsidR="008F3A08" w:rsidRPr="001238C4">
              <w:rPr>
                <w:rFonts w:ascii="Times New Roman" w:hAnsi="Times New Roman" w:cs="Times New Roman"/>
                <w:noProof/>
                <w:webHidden/>
              </w:rPr>
              <w:fldChar w:fldCharType="end"/>
            </w:r>
          </w:hyperlink>
        </w:p>
        <w:p w14:paraId="0A7E63C0" w14:textId="1201891F" w:rsidR="008F3A08" w:rsidRPr="001238C4" w:rsidRDefault="00305C4C">
          <w:pPr>
            <w:pStyle w:val="TOC1"/>
            <w:tabs>
              <w:tab w:val="right" w:leader="dot" w:pos="8778"/>
            </w:tabs>
            <w:rPr>
              <w:rFonts w:ascii="Times New Roman" w:eastAsiaTheme="minorEastAsia" w:hAnsi="Times New Roman" w:cs="Times New Roman"/>
              <w:noProof/>
              <w:lang w:eastAsia="nb-NO"/>
            </w:rPr>
          </w:pPr>
          <w:hyperlink w:anchor="_Toc118806872" w:history="1">
            <w:r w:rsidR="00E031F1" w:rsidRPr="001238C4">
              <w:rPr>
                <w:rStyle w:val="Hyperlink"/>
                <w:rFonts w:ascii="Times New Roman" w:hAnsi="Times New Roman" w:cs="Times New Roman"/>
                <w:noProof/>
                <w:lang w:val="en-GB"/>
              </w:rPr>
              <w:t>VEDLEGG 2</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_Toc118806872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11</w:t>
            </w:r>
            <w:r w:rsidR="008F3A08" w:rsidRPr="001238C4">
              <w:rPr>
                <w:rFonts w:ascii="Times New Roman" w:hAnsi="Times New Roman" w:cs="Times New Roman"/>
                <w:noProof/>
                <w:webHidden/>
              </w:rPr>
              <w:fldChar w:fldCharType="end"/>
            </w:r>
          </w:hyperlink>
        </w:p>
        <w:p w14:paraId="2DC56B5B" w14:textId="6CFF2109" w:rsidR="008F3A08" w:rsidRPr="001238C4" w:rsidRDefault="00305C4C">
          <w:pPr>
            <w:pStyle w:val="TOC1"/>
            <w:tabs>
              <w:tab w:val="left" w:pos="440"/>
              <w:tab w:val="right" w:leader="dot" w:pos="8778"/>
            </w:tabs>
            <w:rPr>
              <w:rFonts w:ascii="Times New Roman" w:eastAsiaTheme="minorEastAsia" w:hAnsi="Times New Roman" w:cs="Times New Roman"/>
              <w:noProof/>
              <w:lang w:eastAsia="nb-NO"/>
            </w:rPr>
          </w:pPr>
          <w:hyperlink w:anchor="_Toc118806873" w:history="1">
            <w:r w:rsidR="00E031F1" w:rsidRPr="001238C4">
              <w:rPr>
                <w:rStyle w:val="Hyperlink"/>
                <w:rFonts w:ascii="Times New Roman" w:hAnsi="Times New Roman" w:cs="Times New Roman"/>
                <w:bCs/>
                <w:noProof/>
              </w:rPr>
              <w:t>1.</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bCs/>
                <w:noProof/>
              </w:rPr>
              <w:t>INNLEDNING</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_Toc118806873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11</w:t>
            </w:r>
            <w:r w:rsidR="008F3A08" w:rsidRPr="001238C4">
              <w:rPr>
                <w:rFonts w:ascii="Times New Roman" w:hAnsi="Times New Roman" w:cs="Times New Roman"/>
                <w:noProof/>
                <w:webHidden/>
              </w:rPr>
              <w:fldChar w:fldCharType="end"/>
            </w:r>
          </w:hyperlink>
        </w:p>
        <w:p w14:paraId="09B45B27" w14:textId="4F8A3869" w:rsidR="008F3A08" w:rsidRPr="001238C4" w:rsidRDefault="00305C4C">
          <w:pPr>
            <w:pStyle w:val="TOC1"/>
            <w:tabs>
              <w:tab w:val="left" w:pos="440"/>
              <w:tab w:val="right" w:leader="dot" w:pos="8778"/>
            </w:tabs>
            <w:rPr>
              <w:rFonts w:ascii="Times New Roman" w:eastAsiaTheme="minorEastAsia" w:hAnsi="Times New Roman" w:cs="Times New Roman"/>
              <w:noProof/>
              <w:lang w:eastAsia="nb-NO"/>
            </w:rPr>
          </w:pPr>
          <w:hyperlink w:anchor="_Toc118806874" w:history="1">
            <w:r w:rsidR="00E031F1" w:rsidRPr="001238C4">
              <w:rPr>
                <w:rStyle w:val="Hyperlink"/>
                <w:rFonts w:ascii="Times New Roman" w:hAnsi="Times New Roman" w:cs="Times New Roman"/>
                <w:bCs/>
                <w:noProof/>
              </w:rPr>
              <w:t>2.</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bCs/>
                <w:noProof/>
              </w:rPr>
              <w:t>OMFANG</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_Toc118806874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11</w:t>
            </w:r>
            <w:r w:rsidR="008F3A08" w:rsidRPr="001238C4">
              <w:rPr>
                <w:rFonts w:ascii="Times New Roman" w:hAnsi="Times New Roman" w:cs="Times New Roman"/>
                <w:noProof/>
                <w:webHidden/>
              </w:rPr>
              <w:fldChar w:fldCharType="end"/>
            </w:r>
          </w:hyperlink>
        </w:p>
        <w:p w14:paraId="67199985" w14:textId="6F3CAEEA" w:rsidR="008F3A08" w:rsidRPr="001238C4" w:rsidRDefault="00305C4C">
          <w:pPr>
            <w:pStyle w:val="TOC1"/>
            <w:tabs>
              <w:tab w:val="left" w:pos="440"/>
              <w:tab w:val="right" w:leader="dot" w:pos="8778"/>
            </w:tabs>
            <w:rPr>
              <w:rFonts w:ascii="Times New Roman" w:eastAsiaTheme="minorEastAsia" w:hAnsi="Times New Roman" w:cs="Times New Roman"/>
              <w:noProof/>
              <w:lang w:eastAsia="nb-NO"/>
            </w:rPr>
          </w:pPr>
          <w:hyperlink w:anchor="_Toc118806875" w:history="1">
            <w:r w:rsidR="00E031F1" w:rsidRPr="001238C4">
              <w:rPr>
                <w:rStyle w:val="Hyperlink"/>
                <w:rFonts w:ascii="Times New Roman" w:hAnsi="Times New Roman" w:cs="Times New Roman"/>
                <w:bCs/>
                <w:noProof/>
              </w:rPr>
              <w:t>3.</w:t>
            </w:r>
            <w:r w:rsidR="00E031F1" w:rsidRPr="001238C4">
              <w:rPr>
                <w:rFonts w:ascii="Times New Roman" w:eastAsiaTheme="minorEastAsia" w:hAnsi="Times New Roman" w:cs="Times New Roman"/>
                <w:noProof/>
                <w:lang w:eastAsia="nb-NO"/>
              </w:rPr>
              <w:tab/>
            </w:r>
            <w:r w:rsidR="00E031F1" w:rsidRPr="001238C4">
              <w:rPr>
                <w:rStyle w:val="Hyperlink"/>
                <w:rFonts w:ascii="Times New Roman" w:hAnsi="Times New Roman" w:cs="Times New Roman"/>
                <w:bCs/>
                <w:noProof/>
              </w:rPr>
              <w:t>ORGANISATORISKE TILTAK</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_Toc118806875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11</w:t>
            </w:r>
            <w:r w:rsidR="008F3A08" w:rsidRPr="001238C4">
              <w:rPr>
                <w:rFonts w:ascii="Times New Roman" w:hAnsi="Times New Roman" w:cs="Times New Roman"/>
                <w:noProof/>
                <w:webHidden/>
              </w:rPr>
              <w:fldChar w:fldCharType="end"/>
            </w:r>
          </w:hyperlink>
        </w:p>
        <w:p w14:paraId="5C235F8D" w14:textId="7542A7D1" w:rsidR="008F3A08" w:rsidRPr="001238C4" w:rsidRDefault="00305C4C">
          <w:pPr>
            <w:pStyle w:val="TOC1"/>
            <w:tabs>
              <w:tab w:val="right" w:leader="dot" w:pos="8778"/>
            </w:tabs>
            <w:rPr>
              <w:rFonts w:ascii="Times New Roman" w:eastAsiaTheme="minorEastAsia" w:hAnsi="Times New Roman" w:cs="Times New Roman"/>
              <w:noProof/>
              <w:lang w:eastAsia="nb-NO"/>
            </w:rPr>
          </w:pPr>
          <w:hyperlink w:anchor="_Toc118806876" w:history="1">
            <w:r w:rsidR="00E031F1" w:rsidRPr="001238C4">
              <w:rPr>
                <w:rStyle w:val="Hyperlink"/>
                <w:rFonts w:ascii="Times New Roman" w:hAnsi="Times New Roman" w:cs="Times New Roman"/>
                <w:noProof/>
              </w:rPr>
              <w:t>VEDLEGG 3 – RETTSLIG GRUNNLAG FOR OVERFØRING TIL TREDJELAND (LAND UTENFOR EU/EØS)</w:t>
            </w:r>
            <w:r w:rsidR="00E031F1" w:rsidRPr="001238C4">
              <w:rPr>
                <w:rFonts w:ascii="Times New Roman" w:hAnsi="Times New Roman" w:cs="Times New Roman"/>
                <w:noProof/>
                <w:webHidden/>
              </w:rPr>
              <w:tab/>
            </w:r>
            <w:r w:rsidR="008F3A08" w:rsidRPr="001238C4">
              <w:rPr>
                <w:rFonts w:ascii="Times New Roman" w:hAnsi="Times New Roman" w:cs="Times New Roman"/>
                <w:noProof/>
                <w:webHidden/>
              </w:rPr>
              <w:fldChar w:fldCharType="begin"/>
            </w:r>
            <w:r w:rsidR="008F3A08" w:rsidRPr="001238C4">
              <w:rPr>
                <w:rFonts w:ascii="Times New Roman" w:hAnsi="Times New Roman" w:cs="Times New Roman"/>
                <w:noProof/>
                <w:webHidden/>
              </w:rPr>
              <w:instrText xml:space="preserve"> PAGEREF _Toc118806876 \h </w:instrText>
            </w:r>
            <w:r w:rsidR="008F3A08" w:rsidRPr="001238C4">
              <w:rPr>
                <w:rFonts w:ascii="Times New Roman" w:hAnsi="Times New Roman" w:cs="Times New Roman"/>
                <w:noProof/>
                <w:webHidden/>
              </w:rPr>
            </w:r>
            <w:r w:rsidR="008F3A08" w:rsidRPr="001238C4">
              <w:rPr>
                <w:rFonts w:ascii="Times New Roman" w:hAnsi="Times New Roman" w:cs="Times New Roman"/>
                <w:noProof/>
                <w:webHidden/>
              </w:rPr>
              <w:fldChar w:fldCharType="separate"/>
            </w:r>
            <w:r w:rsidR="00E031F1" w:rsidRPr="001238C4">
              <w:rPr>
                <w:rFonts w:ascii="Times New Roman" w:hAnsi="Times New Roman" w:cs="Times New Roman"/>
                <w:noProof/>
                <w:webHidden/>
              </w:rPr>
              <w:t>13</w:t>
            </w:r>
            <w:r w:rsidR="008F3A08" w:rsidRPr="001238C4">
              <w:rPr>
                <w:rFonts w:ascii="Times New Roman" w:hAnsi="Times New Roman" w:cs="Times New Roman"/>
                <w:noProof/>
                <w:webHidden/>
              </w:rPr>
              <w:fldChar w:fldCharType="end"/>
            </w:r>
          </w:hyperlink>
        </w:p>
        <w:p w14:paraId="509DA72E" w14:textId="54159510" w:rsidR="00FA2A0F" w:rsidRPr="001238C4" w:rsidRDefault="00FA2A0F">
          <w:pPr>
            <w:rPr>
              <w:rFonts w:ascii="Times New Roman" w:hAnsi="Times New Roman" w:cs="Times New Roman"/>
            </w:rPr>
          </w:pPr>
          <w:r w:rsidRPr="001238C4">
            <w:rPr>
              <w:rFonts w:ascii="Times New Roman" w:hAnsi="Times New Roman" w:cs="Times New Roman"/>
              <w:b/>
              <w:bCs/>
              <w:color w:val="2B579A"/>
              <w:shd w:val="clear" w:color="auto" w:fill="E6E6E6"/>
            </w:rPr>
            <w:fldChar w:fldCharType="end"/>
          </w:r>
        </w:p>
      </w:sdtContent>
    </w:sdt>
    <w:p w14:paraId="1F8022B4" w14:textId="1B7D201C" w:rsidR="008009FA" w:rsidRPr="001238C4" w:rsidRDefault="008009FA" w:rsidP="00F861F0">
      <w:pPr>
        <w:spacing w:after="160"/>
        <w:rPr>
          <w:rFonts w:ascii="Times New Roman" w:hAnsi="Times New Roman" w:cs="Times New Roman"/>
          <w:lang w:val="nn-NO"/>
        </w:rPr>
      </w:pPr>
      <w:r w:rsidRPr="001238C4">
        <w:rPr>
          <w:rFonts w:ascii="Times New Roman" w:hAnsi="Times New Roman" w:cs="Times New Roman"/>
          <w:lang w:val="nn-NO"/>
        </w:rPr>
        <w:br w:type="page"/>
      </w:r>
    </w:p>
    <w:p w14:paraId="141F8EE6" w14:textId="589DAB54" w:rsidR="002F6C95" w:rsidRPr="001238C4" w:rsidRDefault="00657304" w:rsidP="008A7288">
      <w:pPr>
        <w:pStyle w:val="Heading1"/>
        <w:rPr>
          <w:rFonts w:ascii="Times New Roman" w:hAnsi="Times New Roman" w:cs="Times New Roman"/>
        </w:rPr>
      </w:pPr>
      <w:bookmarkStart w:id="0" w:name="_Toc118806845"/>
      <w:r w:rsidRPr="001238C4">
        <w:rPr>
          <w:rFonts w:ascii="Times New Roman" w:hAnsi="Times New Roman" w:cs="Times New Roman"/>
        </w:rPr>
        <w:t>BAKGRUNN, FORMÅL OG DEFINISJONER</w:t>
      </w:r>
      <w:bookmarkEnd w:id="0"/>
    </w:p>
    <w:p w14:paraId="6FD71346" w14:textId="107DC63B" w:rsidR="0039388D" w:rsidRPr="001238C4" w:rsidRDefault="004B551D" w:rsidP="0039388D">
      <w:pPr>
        <w:rPr>
          <w:rFonts w:ascii="Times New Roman" w:hAnsi="Times New Roman" w:cs="Times New Roman"/>
        </w:rPr>
      </w:pPr>
      <w:r w:rsidRPr="001238C4">
        <w:rPr>
          <w:rFonts w:ascii="Times New Roman" w:hAnsi="Times New Roman" w:cs="Times New Roman"/>
        </w:rPr>
        <w:t xml:space="preserve">Partene til denne Databehandleravtalen har inngått en avtale av </w:t>
      </w:r>
      <w:r w:rsidRPr="001238C4">
        <w:rPr>
          <w:rFonts w:ascii="Times New Roman" w:hAnsi="Times New Roman" w:cs="Times New Roman"/>
          <w:highlight w:val="yellow"/>
        </w:rPr>
        <w:t>(dato)</w:t>
      </w:r>
      <w:r w:rsidRPr="001238C4">
        <w:rPr>
          <w:rFonts w:ascii="Times New Roman" w:hAnsi="Times New Roman" w:cs="Times New Roman"/>
        </w:rPr>
        <w:t xml:space="preserve"> («</w:t>
      </w:r>
      <w:r w:rsidRPr="001238C4">
        <w:rPr>
          <w:rFonts w:ascii="Times New Roman" w:hAnsi="Times New Roman" w:cs="Times New Roman"/>
          <w:b/>
        </w:rPr>
        <w:t>Avtalen</w:t>
      </w:r>
      <w:r w:rsidRPr="001238C4">
        <w:rPr>
          <w:rFonts w:ascii="Times New Roman" w:hAnsi="Times New Roman" w:cs="Times New Roman"/>
        </w:rPr>
        <w:t xml:space="preserve">») på bakgrunn av </w:t>
      </w:r>
      <w:r w:rsidRPr="001238C4">
        <w:rPr>
          <w:rFonts w:ascii="Times New Roman" w:hAnsi="Times New Roman" w:cs="Times New Roman"/>
          <w:highlight w:val="yellow"/>
        </w:rPr>
        <w:t>(</w:t>
      </w:r>
      <w:r w:rsidR="00DC5F47" w:rsidRPr="001238C4">
        <w:rPr>
          <w:rFonts w:ascii="Times New Roman" w:hAnsi="Times New Roman" w:cs="Times New Roman"/>
          <w:highlight w:val="yellow"/>
        </w:rPr>
        <w:t>bakgrunn/</w:t>
      </w:r>
      <w:r w:rsidR="008260E1" w:rsidRPr="001238C4">
        <w:rPr>
          <w:rFonts w:ascii="Times New Roman" w:hAnsi="Times New Roman" w:cs="Times New Roman"/>
          <w:highlight w:val="yellow"/>
        </w:rPr>
        <w:t>tema for</w:t>
      </w:r>
      <w:r w:rsidRPr="001238C4">
        <w:rPr>
          <w:rFonts w:ascii="Times New Roman" w:hAnsi="Times New Roman" w:cs="Times New Roman"/>
          <w:highlight w:val="yellow"/>
        </w:rPr>
        <w:t xml:space="preserve"> hovedavtalen).</w:t>
      </w:r>
      <w:r w:rsidRPr="001238C4">
        <w:rPr>
          <w:rFonts w:ascii="Times New Roman" w:hAnsi="Times New Roman" w:cs="Times New Roman"/>
        </w:rPr>
        <w:t xml:space="preserve"> </w:t>
      </w:r>
      <w:r w:rsidR="0039388D" w:rsidRPr="001238C4">
        <w:rPr>
          <w:rFonts w:ascii="Times New Roman" w:hAnsi="Times New Roman" w:cs="Times New Roman"/>
        </w:rPr>
        <w:t>Denne Databehandleravtalen regulerer partenes rettigheter og forpliktelser for å sikre at all Behandling av Personopplysninger skjer i henhold til gjeldende lovgivning om behandling av personopplysninger, herunder EUs personvernforordning 2016/679 («GDPR»</w:t>
      </w:r>
      <w:r w:rsidR="006344E7" w:rsidRPr="001238C4">
        <w:rPr>
          <w:rFonts w:ascii="Times New Roman" w:hAnsi="Times New Roman" w:cs="Times New Roman"/>
        </w:rPr>
        <w:t>)</w:t>
      </w:r>
      <w:r w:rsidR="0039388D" w:rsidRPr="001238C4">
        <w:rPr>
          <w:rFonts w:ascii="Times New Roman" w:hAnsi="Times New Roman" w:cs="Times New Roman"/>
        </w:rPr>
        <w:t xml:space="preserve"> og </w:t>
      </w:r>
      <w:r w:rsidR="001E04D6" w:rsidRPr="001238C4">
        <w:rPr>
          <w:rFonts w:ascii="Times New Roman" w:hAnsi="Times New Roman" w:cs="Times New Roman"/>
        </w:rPr>
        <w:t>i gjeldende personvern</w:t>
      </w:r>
      <w:r w:rsidR="0039388D" w:rsidRPr="001238C4">
        <w:rPr>
          <w:rFonts w:ascii="Times New Roman" w:hAnsi="Times New Roman" w:cs="Times New Roman"/>
        </w:rPr>
        <w:t>lovgivning som gjennomfører denne.</w:t>
      </w:r>
    </w:p>
    <w:p w14:paraId="51538D91" w14:textId="06CB6CDD" w:rsidR="0039388D" w:rsidRPr="001238C4" w:rsidRDefault="0039388D" w:rsidP="002F6C95">
      <w:pPr>
        <w:rPr>
          <w:rFonts w:ascii="Times New Roman" w:hAnsi="Times New Roman" w:cs="Times New Roman"/>
        </w:rPr>
      </w:pPr>
    </w:p>
    <w:p w14:paraId="5CA14369" w14:textId="35870C77" w:rsidR="0010061B" w:rsidRPr="001238C4" w:rsidRDefault="006344E7" w:rsidP="002F6C95">
      <w:pPr>
        <w:rPr>
          <w:rFonts w:ascii="Times New Roman" w:hAnsi="Times New Roman" w:cs="Times New Roman"/>
        </w:rPr>
      </w:pPr>
      <w:r w:rsidRPr="001238C4">
        <w:rPr>
          <w:rFonts w:ascii="Times New Roman" w:hAnsi="Times New Roman" w:cs="Times New Roman"/>
          <w:highlight w:val="yellow"/>
        </w:rPr>
        <w:t>Leverandør</w:t>
      </w:r>
      <w:r w:rsidRPr="001238C4">
        <w:rPr>
          <w:rFonts w:ascii="Times New Roman" w:hAnsi="Times New Roman" w:cs="Times New Roman"/>
        </w:rPr>
        <w:t>/d</w:t>
      </w:r>
      <w:r w:rsidR="00174DA7" w:rsidRPr="001238C4">
        <w:rPr>
          <w:rFonts w:ascii="Times New Roman" w:hAnsi="Times New Roman" w:cs="Times New Roman"/>
        </w:rPr>
        <w:t>atabehandler</w:t>
      </w:r>
      <w:r w:rsidRPr="001238C4">
        <w:rPr>
          <w:rFonts w:ascii="Times New Roman" w:hAnsi="Times New Roman" w:cs="Times New Roman"/>
        </w:rPr>
        <w:t>/data importør</w:t>
      </w:r>
      <w:r w:rsidR="00174DA7" w:rsidRPr="001238C4">
        <w:rPr>
          <w:rFonts w:ascii="Times New Roman" w:hAnsi="Times New Roman" w:cs="Times New Roman"/>
        </w:rPr>
        <w:t xml:space="preserve"> vil behandle personopplysninger i den utstrekning det er nødvendig for å oppfylle Avtalen, som spesifisert i </w:t>
      </w:r>
      <w:r w:rsidR="00592AFC" w:rsidRPr="001238C4">
        <w:rPr>
          <w:rFonts w:ascii="Times New Roman" w:hAnsi="Times New Roman" w:cs="Times New Roman"/>
        </w:rPr>
        <w:t xml:space="preserve">Vedlegg </w:t>
      </w:r>
      <w:r w:rsidR="00174DA7" w:rsidRPr="001238C4">
        <w:rPr>
          <w:rFonts w:ascii="Times New Roman" w:hAnsi="Times New Roman" w:cs="Times New Roman"/>
        </w:rPr>
        <w:t xml:space="preserve">1. </w:t>
      </w:r>
      <w:r w:rsidR="0010061B" w:rsidRPr="001238C4">
        <w:rPr>
          <w:rFonts w:ascii="Times New Roman" w:hAnsi="Times New Roman" w:cs="Times New Roman"/>
        </w:rPr>
        <w:t xml:space="preserve">I </w:t>
      </w:r>
      <w:r w:rsidR="00592AFC" w:rsidRPr="001238C4">
        <w:rPr>
          <w:rFonts w:ascii="Times New Roman" w:hAnsi="Times New Roman" w:cs="Times New Roman"/>
        </w:rPr>
        <w:t>Vedlegg</w:t>
      </w:r>
      <w:r w:rsidR="0010061B" w:rsidRPr="001238C4">
        <w:rPr>
          <w:rFonts w:ascii="Times New Roman" w:hAnsi="Times New Roman" w:cs="Times New Roman"/>
        </w:rPr>
        <w:t xml:space="preserve"> 1 spesifiseres: </w:t>
      </w:r>
    </w:p>
    <w:p w14:paraId="3EE438BB" w14:textId="77777777" w:rsidR="0010061B" w:rsidRPr="001238C4" w:rsidRDefault="0010061B" w:rsidP="002F6C95">
      <w:pPr>
        <w:rPr>
          <w:rFonts w:ascii="Times New Roman" w:hAnsi="Times New Roman" w:cs="Times New Roman"/>
        </w:rPr>
      </w:pPr>
    </w:p>
    <w:p w14:paraId="2D77FD34" w14:textId="77777777" w:rsidR="0010061B" w:rsidRPr="001238C4" w:rsidRDefault="00174DA7" w:rsidP="002331D4">
      <w:pPr>
        <w:pStyle w:val="ListParagraph"/>
        <w:numPr>
          <w:ilvl w:val="0"/>
          <w:numId w:val="11"/>
        </w:numPr>
        <w:rPr>
          <w:rFonts w:ascii="Times New Roman" w:hAnsi="Times New Roman" w:cs="Times New Roman"/>
        </w:rPr>
      </w:pPr>
      <w:r w:rsidRPr="001238C4">
        <w:rPr>
          <w:rFonts w:ascii="Times New Roman" w:hAnsi="Times New Roman" w:cs="Times New Roman"/>
        </w:rPr>
        <w:t xml:space="preserve">Bakgrunnen for, karakteren av, </w:t>
      </w:r>
      <w:r w:rsidR="0085074F" w:rsidRPr="001238C4">
        <w:rPr>
          <w:rFonts w:ascii="Times New Roman" w:hAnsi="Times New Roman" w:cs="Times New Roman"/>
        </w:rPr>
        <w:t xml:space="preserve">og </w:t>
      </w:r>
      <w:r w:rsidRPr="001238C4">
        <w:rPr>
          <w:rFonts w:ascii="Times New Roman" w:hAnsi="Times New Roman" w:cs="Times New Roman"/>
        </w:rPr>
        <w:t>formålet med</w:t>
      </w:r>
      <w:r w:rsidR="0010061B" w:rsidRPr="001238C4">
        <w:rPr>
          <w:rFonts w:ascii="Times New Roman" w:hAnsi="Times New Roman" w:cs="Times New Roman"/>
        </w:rPr>
        <w:t xml:space="preserve"> behandlingen</w:t>
      </w:r>
      <w:r w:rsidRPr="001238C4">
        <w:rPr>
          <w:rFonts w:ascii="Times New Roman" w:hAnsi="Times New Roman" w:cs="Times New Roman"/>
        </w:rPr>
        <w:t xml:space="preserve">, </w:t>
      </w:r>
    </w:p>
    <w:p w14:paraId="5F6D6F7D" w14:textId="0D557878" w:rsidR="00174DA7" w:rsidRPr="001238C4" w:rsidRDefault="00174DA7" w:rsidP="002331D4">
      <w:pPr>
        <w:pStyle w:val="ListParagraph"/>
        <w:numPr>
          <w:ilvl w:val="0"/>
          <w:numId w:val="11"/>
        </w:numPr>
        <w:rPr>
          <w:rFonts w:ascii="Times New Roman" w:hAnsi="Times New Roman" w:cs="Times New Roman"/>
        </w:rPr>
      </w:pPr>
      <w:r w:rsidRPr="001238C4">
        <w:rPr>
          <w:rFonts w:ascii="Times New Roman" w:hAnsi="Times New Roman" w:cs="Times New Roman"/>
        </w:rPr>
        <w:t>kategorier av personopplysninger og kategorier av registrerte personer</w:t>
      </w:r>
    </w:p>
    <w:p w14:paraId="22FB3D1B" w14:textId="77777777" w:rsidR="0010061B" w:rsidRPr="001238C4" w:rsidRDefault="0010061B" w:rsidP="0010061B">
      <w:pPr>
        <w:pStyle w:val="ListParagraph"/>
        <w:ind w:left="1068"/>
        <w:rPr>
          <w:rFonts w:ascii="Times New Roman" w:hAnsi="Times New Roman" w:cs="Times New Roman"/>
        </w:rPr>
      </w:pPr>
    </w:p>
    <w:p w14:paraId="19B9B771" w14:textId="791D9318" w:rsidR="009A16ED" w:rsidRPr="001238C4" w:rsidRDefault="006344E7" w:rsidP="002F6C95">
      <w:pPr>
        <w:rPr>
          <w:rFonts w:ascii="Times New Roman" w:hAnsi="Times New Roman" w:cs="Times New Roman"/>
        </w:rPr>
      </w:pPr>
      <w:r w:rsidRPr="001238C4">
        <w:rPr>
          <w:rFonts w:ascii="Times New Roman" w:hAnsi="Times New Roman" w:cs="Times New Roman"/>
        </w:rPr>
        <w:t>NRK/behandlingsansvarlig/data eksportør</w:t>
      </w:r>
      <w:r w:rsidR="53710C13" w:rsidRPr="001238C4">
        <w:rPr>
          <w:rFonts w:ascii="Times New Roman" w:hAnsi="Times New Roman" w:cs="Times New Roman"/>
        </w:rPr>
        <w:t xml:space="preserve"> fastsetter formål og hjelpemidler for Behandling i henhold til gjeldende lovgivning. Databehandler behandler kun personopplysninger på vegne av </w:t>
      </w:r>
      <w:r w:rsidRPr="001238C4">
        <w:rPr>
          <w:rFonts w:ascii="Times New Roman" w:hAnsi="Times New Roman" w:cs="Times New Roman"/>
        </w:rPr>
        <w:t>NRK</w:t>
      </w:r>
      <w:r w:rsidR="53710C13" w:rsidRPr="001238C4">
        <w:rPr>
          <w:rFonts w:ascii="Times New Roman" w:hAnsi="Times New Roman" w:cs="Times New Roman"/>
        </w:rPr>
        <w:t xml:space="preserve"> og ikke til </w:t>
      </w:r>
      <w:r w:rsidR="0046653E" w:rsidRPr="001238C4">
        <w:rPr>
          <w:rFonts w:ascii="Times New Roman" w:hAnsi="Times New Roman" w:cs="Times New Roman"/>
        </w:rPr>
        <w:t xml:space="preserve">Databehandlers </w:t>
      </w:r>
      <w:r w:rsidR="53710C13" w:rsidRPr="001238C4">
        <w:rPr>
          <w:rFonts w:ascii="Times New Roman" w:hAnsi="Times New Roman" w:cs="Times New Roman"/>
        </w:rPr>
        <w:t xml:space="preserve">egne formål. </w:t>
      </w:r>
    </w:p>
    <w:p w14:paraId="04BF3223" w14:textId="49766DEC" w:rsidR="009A16ED" w:rsidRPr="001238C4" w:rsidRDefault="009A16ED" w:rsidP="002F6C95">
      <w:pPr>
        <w:rPr>
          <w:rFonts w:ascii="Times New Roman" w:hAnsi="Times New Roman" w:cs="Times New Roman"/>
        </w:rPr>
      </w:pPr>
    </w:p>
    <w:p w14:paraId="51523877" w14:textId="4816783B" w:rsidR="00C749BF" w:rsidRPr="001238C4" w:rsidRDefault="00782172" w:rsidP="002F6C95">
      <w:pPr>
        <w:rPr>
          <w:rFonts w:ascii="Times New Roman" w:hAnsi="Times New Roman" w:cs="Times New Roman"/>
        </w:rPr>
      </w:pPr>
      <w:r w:rsidRPr="001238C4">
        <w:rPr>
          <w:rFonts w:ascii="Times New Roman" w:hAnsi="Times New Roman" w:cs="Times New Roman"/>
        </w:rPr>
        <w:t xml:space="preserve">Begrepene «personopplysning», «sensitive personopplysninger», «behandling», «Behandlingsansvarlig», «Databehandler», «Den registrerte», etc. brukt i denne Databehandleravtalen skal ha samme betydning som etter GDPR og gjeldende </w:t>
      </w:r>
      <w:r w:rsidR="001E04D6" w:rsidRPr="001238C4">
        <w:rPr>
          <w:rFonts w:ascii="Times New Roman" w:hAnsi="Times New Roman" w:cs="Times New Roman"/>
        </w:rPr>
        <w:t>personvern</w:t>
      </w:r>
      <w:r w:rsidRPr="001238C4">
        <w:rPr>
          <w:rFonts w:ascii="Times New Roman" w:hAnsi="Times New Roman" w:cs="Times New Roman"/>
        </w:rPr>
        <w:t xml:space="preserve">lovgivning. </w:t>
      </w:r>
    </w:p>
    <w:p w14:paraId="7D4E17A3" w14:textId="6D1B5DD5" w:rsidR="00C749BF" w:rsidRPr="001238C4" w:rsidRDefault="006344E7" w:rsidP="00C749BF">
      <w:pPr>
        <w:pStyle w:val="Heading1"/>
        <w:rPr>
          <w:rFonts w:ascii="Times New Roman" w:hAnsi="Times New Roman" w:cs="Times New Roman"/>
        </w:rPr>
      </w:pPr>
      <w:bookmarkStart w:id="1" w:name="_Toc118806846"/>
      <w:r w:rsidRPr="001238C4">
        <w:rPr>
          <w:rFonts w:ascii="Times New Roman" w:hAnsi="Times New Roman" w:cs="Times New Roman"/>
        </w:rPr>
        <w:t>NRK</w:t>
      </w:r>
      <w:r w:rsidR="00C749BF" w:rsidRPr="001238C4">
        <w:rPr>
          <w:rFonts w:ascii="Times New Roman" w:hAnsi="Times New Roman" w:cs="Times New Roman"/>
        </w:rPr>
        <w:t>S PLIKTER</w:t>
      </w:r>
      <w:bookmarkEnd w:id="1"/>
    </w:p>
    <w:p w14:paraId="37EDD42F" w14:textId="67000C7B" w:rsidR="00C749BF" w:rsidRPr="001238C4" w:rsidRDefault="006344E7" w:rsidP="00C749BF">
      <w:pPr>
        <w:rPr>
          <w:rFonts w:ascii="Times New Roman" w:eastAsia="Calibri" w:hAnsi="Times New Roman" w:cs="Times New Roman"/>
        </w:rPr>
      </w:pPr>
      <w:r w:rsidRPr="001238C4">
        <w:rPr>
          <w:rFonts w:ascii="Times New Roman" w:eastAsia="Calibri" w:hAnsi="Times New Roman" w:cs="Times New Roman"/>
        </w:rPr>
        <w:t>NRK</w:t>
      </w:r>
      <w:r w:rsidR="00C749BF" w:rsidRPr="001238C4">
        <w:rPr>
          <w:rFonts w:ascii="Times New Roman" w:eastAsia="Calibri" w:hAnsi="Times New Roman" w:cs="Times New Roman"/>
        </w:rPr>
        <w:t xml:space="preserve"> bekrefter at </w:t>
      </w:r>
      <w:r w:rsidRPr="001238C4">
        <w:rPr>
          <w:rFonts w:ascii="Times New Roman" w:eastAsia="Calibri" w:hAnsi="Times New Roman" w:cs="Times New Roman"/>
        </w:rPr>
        <w:t>NRK</w:t>
      </w:r>
      <w:r w:rsidR="00C749BF" w:rsidRPr="001238C4">
        <w:rPr>
          <w:rFonts w:ascii="Times New Roman" w:eastAsia="Calibri" w:hAnsi="Times New Roman" w:cs="Times New Roman"/>
        </w:rPr>
        <w:t>:</w:t>
      </w:r>
    </w:p>
    <w:p w14:paraId="0CB663E9" w14:textId="77777777" w:rsidR="00C749BF" w:rsidRPr="001238C4" w:rsidRDefault="00C749BF" w:rsidP="00C749BF">
      <w:pPr>
        <w:rPr>
          <w:rFonts w:ascii="Times New Roman" w:eastAsia="Calibri" w:hAnsi="Times New Roman" w:cs="Times New Roman"/>
        </w:rPr>
      </w:pPr>
    </w:p>
    <w:p w14:paraId="39F1CE3D" w14:textId="77777777" w:rsidR="00C749BF" w:rsidRPr="001238C4" w:rsidRDefault="00C749BF" w:rsidP="002331D4">
      <w:pPr>
        <w:pStyle w:val="ListParagraph"/>
        <w:numPr>
          <w:ilvl w:val="0"/>
          <w:numId w:val="5"/>
        </w:numPr>
        <w:rPr>
          <w:rFonts w:ascii="Times New Roman" w:eastAsia="Calibri" w:hAnsi="Times New Roman" w:cs="Times New Roman"/>
        </w:rPr>
      </w:pPr>
      <w:r w:rsidRPr="001238C4">
        <w:rPr>
          <w:rFonts w:ascii="Times New Roman" w:eastAsia="Calibri" w:hAnsi="Times New Roman" w:cs="Times New Roman"/>
        </w:rPr>
        <w:t>har tilstrekkelig hjemmelsgrunnlag for Behandling av Personopplysninger,</w:t>
      </w:r>
    </w:p>
    <w:p w14:paraId="0C81D8B9" w14:textId="77777777" w:rsidR="00C749BF" w:rsidRPr="001238C4" w:rsidRDefault="00C749BF" w:rsidP="002331D4">
      <w:pPr>
        <w:pStyle w:val="ListParagraph"/>
        <w:numPr>
          <w:ilvl w:val="0"/>
          <w:numId w:val="5"/>
        </w:numPr>
        <w:rPr>
          <w:rFonts w:ascii="Times New Roman" w:eastAsia="Calibri" w:hAnsi="Times New Roman" w:cs="Times New Roman"/>
        </w:rPr>
      </w:pPr>
      <w:r w:rsidRPr="001238C4">
        <w:rPr>
          <w:rFonts w:ascii="Times New Roman" w:eastAsia="Calibri" w:hAnsi="Times New Roman" w:cs="Times New Roman"/>
        </w:rPr>
        <w:t xml:space="preserve">har rett til å la Databehandler behandle Personopplysningene, </w:t>
      </w:r>
    </w:p>
    <w:p w14:paraId="6C63ED86" w14:textId="77777777" w:rsidR="00C749BF" w:rsidRPr="001238C4" w:rsidRDefault="00C749BF" w:rsidP="002331D4">
      <w:pPr>
        <w:pStyle w:val="ListParagraph"/>
        <w:numPr>
          <w:ilvl w:val="0"/>
          <w:numId w:val="5"/>
        </w:numPr>
        <w:rPr>
          <w:rFonts w:ascii="Times New Roman" w:eastAsia="Calibri" w:hAnsi="Times New Roman" w:cs="Times New Roman"/>
        </w:rPr>
      </w:pPr>
      <w:r w:rsidRPr="001238C4">
        <w:rPr>
          <w:rFonts w:ascii="Times New Roman" w:eastAsia="Calibri" w:hAnsi="Times New Roman" w:cs="Times New Roman"/>
        </w:rPr>
        <w:t>har ansvaret for nøyaktigheten, integriteten, innholdet, pålitelighet og lovligheten av Personopplysningene,</w:t>
      </w:r>
    </w:p>
    <w:p w14:paraId="509C0FFC" w14:textId="615E7E29" w:rsidR="00C749BF" w:rsidRPr="001238C4" w:rsidRDefault="00171837" w:rsidP="002331D4">
      <w:pPr>
        <w:pStyle w:val="ListParagraph"/>
        <w:numPr>
          <w:ilvl w:val="0"/>
          <w:numId w:val="5"/>
        </w:numPr>
        <w:rPr>
          <w:rFonts w:ascii="Times New Roman" w:eastAsia="Calibri" w:hAnsi="Times New Roman" w:cs="Times New Roman"/>
        </w:rPr>
      </w:pPr>
      <w:r w:rsidRPr="001238C4">
        <w:rPr>
          <w:rFonts w:ascii="Times New Roman" w:eastAsia="Calibri" w:hAnsi="Times New Roman" w:cs="Times New Roman"/>
        </w:rPr>
        <w:t xml:space="preserve">skal </w:t>
      </w:r>
      <w:proofErr w:type="gramStart"/>
      <w:r w:rsidRPr="001238C4">
        <w:rPr>
          <w:rFonts w:ascii="Times New Roman" w:eastAsia="Calibri" w:hAnsi="Times New Roman" w:cs="Times New Roman"/>
        </w:rPr>
        <w:t>implementere</w:t>
      </w:r>
      <w:proofErr w:type="gramEnd"/>
      <w:r w:rsidRPr="001238C4">
        <w:rPr>
          <w:rFonts w:ascii="Times New Roman" w:eastAsia="Calibri" w:hAnsi="Times New Roman" w:cs="Times New Roman"/>
        </w:rPr>
        <w:t xml:space="preserve"> tilstrekkelige tekniske og organisatoriske tiltak for å sikre og dokumentere overholdelse av gjeldende lovgivning</w:t>
      </w:r>
      <w:r w:rsidR="00C749BF" w:rsidRPr="001238C4">
        <w:rPr>
          <w:rFonts w:ascii="Times New Roman" w:eastAsia="Calibri" w:hAnsi="Times New Roman" w:cs="Times New Roman"/>
        </w:rPr>
        <w:t>,</w:t>
      </w:r>
    </w:p>
    <w:p w14:paraId="0E1E1C61" w14:textId="32A459C1" w:rsidR="00C749BF" w:rsidRPr="001238C4" w:rsidRDefault="00171837" w:rsidP="002331D4">
      <w:pPr>
        <w:pStyle w:val="ListParagraph"/>
        <w:numPr>
          <w:ilvl w:val="0"/>
          <w:numId w:val="5"/>
        </w:numPr>
        <w:rPr>
          <w:rFonts w:ascii="Times New Roman" w:eastAsia="Calibri" w:hAnsi="Times New Roman" w:cs="Times New Roman"/>
        </w:rPr>
      </w:pPr>
      <w:r w:rsidRPr="001238C4">
        <w:rPr>
          <w:rFonts w:ascii="Times New Roman" w:eastAsia="Calibri" w:hAnsi="Times New Roman" w:cs="Times New Roman"/>
        </w:rPr>
        <w:t>informerer</w:t>
      </w:r>
      <w:r w:rsidR="00C749BF" w:rsidRPr="001238C4">
        <w:rPr>
          <w:rFonts w:ascii="Times New Roman" w:eastAsia="Calibri" w:hAnsi="Times New Roman" w:cs="Times New Roman"/>
        </w:rPr>
        <w:t xml:space="preserve"> </w:t>
      </w:r>
      <w:r w:rsidRPr="001238C4">
        <w:rPr>
          <w:rFonts w:ascii="Times New Roman" w:eastAsia="Calibri" w:hAnsi="Times New Roman" w:cs="Times New Roman"/>
        </w:rPr>
        <w:t>de registrerte</w:t>
      </w:r>
      <w:r w:rsidR="00C749BF" w:rsidRPr="001238C4">
        <w:rPr>
          <w:rFonts w:ascii="Times New Roman" w:eastAsia="Calibri" w:hAnsi="Times New Roman" w:cs="Times New Roman"/>
        </w:rPr>
        <w:t xml:space="preserve"> i tråd med gjeldende lovgivning</w:t>
      </w:r>
    </w:p>
    <w:p w14:paraId="343362F2" w14:textId="77777777" w:rsidR="00C749BF" w:rsidRPr="001238C4" w:rsidRDefault="00C749BF" w:rsidP="00C749BF">
      <w:pPr>
        <w:rPr>
          <w:rFonts w:ascii="Times New Roman" w:eastAsia="Calibri" w:hAnsi="Times New Roman" w:cs="Times New Roman"/>
        </w:rPr>
      </w:pPr>
    </w:p>
    <w:p w14:paraId="3267B01D" w14:textId="78C83B2E" w:rsidR="00C749BF" w:rsidRPr="001238C4" w:rsidRDefault="006344E7" w:rsidP="00C749BF">
      <w:pPr>
        <w:rPr>
          <w:rFonts w:ascii="Times New Roman" w:eastAsia="Calibri" w:hAnsi="Times New Roman" w:cs="Times New Roman"/>
        </w:rPr>
      </w:pPr>
      <w:r w:rsidRPr="001238C4">
        <w:rPr>
          <w:rFonts w:ascii="Times New Roman" w:eastAsia="Calibri" w:hAnsi="Times New Roman" w:cs="Times New Roman"/>
        </w:rPr>
        <w:t>NRK</w:t>
      </w:r>
      <w:r w:rsidR="00C749BF" w:rsidRPr="001238C4">
        <w:rPr>
          <w:rFonts w:ascii="Times New Roman" w:eastAsia="Calibri" w:hAnsi="Times New Roman" w:cs="Times New Roman"/>
        </w:rPr>
        <w:t xml:space="preserve"> skal: </w:t>
      </w:r>
    </w:p>
    <w:p w14:paraId="5D700C5F" w14:textId="69E107EC" w:rsidR="00171837" w:rsidRPr="001238C4" w:rsidRDefault="00171837" w:rsidP="002331D4">
      <w:pPr>
        <w:pStyle w:val="ListParagraph"/>
        <w:numPr>
          <w:ilvl w:val="0"/>
          <w:numId w:val="6"/>
        </w:numPr>
        <w:rPr>
          <w:rFonts w:ascii="Times New Roman" w:eastAsia="Calibri" w:hAnsi="Times New Roman" w:cs="Times New Roman"/>
        </w:rPr>
      </w:pPr>
      <w:r w:rsidRPr="001238C4">
        <w:rPr>
          <w:rFonts w:ascii="Times New Roman" w:eastAsia="Calibri" w:hAnsi="Times New Roman" w:cs="Times New Roman"/>
        </w:rPr>
        <w:t>varsle aktuelle tilsynsmyndigheter og</w:t>
      </w:r>
      <w:r w:rsidR="00657706" w:rsidRPr="001238C4">
        <w:rPr>
          <w:rFonts w:ascii="Times New Roman" w:eastAsia="Calibri" w:hAnsi="Times New Roman" w:cs="Times New Roman"/>
        </w:rPr>
        <w:t>/eller</w:t>
      </w:r>
      <w:r w:rsidRPr="001238C4">
        <w:rPr>
          <w:rFonts w:ascii="Times New Roman" w:eastAsia="Calibri" w:hAnsi="Times New Roman" w:cs="Times New Roman"/>
        </w:rPr>
        <w:t xml:space="preserve"> de registrerte</w:t>
      </w:r>
      <w:r w:rsidR="009C53BB" w:rsidRPr="001238C4">
        <w:rPr>
          <w:rFonts w:ascii="Times New Roman" w:eastAsia="Calibri" w:hAnsi="Times New Roman" w:cs="Times New Roman"/>
        </w:rPr>
        <w:t xml:space="preserve"> iht. gjeldende personvernlovgivning</w:t>
      </w:r>
      <w:r w:rsidRPr="001238C4">
        <w:rPr>
          <w:rFonts w:ascii="Times New Roman" w:eastAsia="Calibri" w:hAnsi="Times New Roman" w:cs="Times New Roman"/>
        </w:rPr>
        <w:t xml:space="preserve"> i tilfelle avvik; </w:t>
      </w:r>
    </w:p>
    <w:p w14:paraId="4EDC05FA" w14:textId="72DE83B8" w:rsidR="00C749BF" w:rsidRPr="001238C4" w:rsidRDefault="00C749BF" w:rsidP="002331D4">
      <w:pPr>
        <w:pStyle w:val="ListParagraph"/>
        <w:numPr>
          <w:ilvl w:val="0"/>
          <w:numId w:val="6"/>
        </w:numPr>
        <w:rPr>
          <w:rFonts w:ascii="Times New Roman" w:eastAsia="Calibri" w:hAnsi="Times New Roman" w:cs="Times New Roman"/>
        </w:rPr>
      </w:pPr>
      <w:r w:rsidRPr="001238C4">
        <w:rPr>
          <w:rFonts w:ascii="Times New Roman" w:eastAsia="Calibri" w:hAnsi="Times New Roman" w:cs="Times New Roman"/>
        </w:rPr>
        <w:t xml:space="preserve">svare på henvendelser fra de registrerte om Behandling av Personopplysninger i henhold til denne Databehandleravtalen, </w:t>
      </w:r>
    </w:p>
    <w:p w14:paraId="225A3DC9" w14:textId="355A4AC1" w:rsidR="00C749BF" w:rsidRPr="001238C4" w:rsidRDefault="00C749BF" w:rsidP="002331D4">
      <w:pPr>
        <w:pStyle w:val="ListParagraph"/>
        <w:numPr>
          <w:ilvl w:val="0"/>
          <w:numId w:val="6"/>
        </w:numPr>
        <w:rPr>
          <w:rFonts w:ascii="Times New Roman" w:eastAsia="Calibri" w:hAnsi="Times New Roman" w:cs="Times New Roman"/>
        </w:rPr>
      </w:pPr>
      <w:r w:rsidRPr="001238C4">
        <w:rPr>
          <w:rFonts w:ascii="Times New Roman" w:eastAsia="Calibri" w:hAnsi="Times New Roman" w:cs="Times New Roman"/>
        </w:rPr>
        <w:t xml:space="preserve">vurdere nødvendigheten av spesifikke tiltak som angitt i denne Databehandleravtalens pkt. </w:t>
      </w:r>
      <w:r w:rsidR="006147F5" w:rsidRPr="001238C4">
        <w:rPr>
          <w:rFonts w:ascii="Times New Roman" w:eastAsia="Calibri" w:hAnsi="Times New Roman" w:cs="Times New Roman"/>
        </w:rPr>
        <w:t>3</w:t>
      </w:r>
      <w:r w:rsidRPr="001238C4">
        <w:rPr>
          <w:rFonts w:ascii="Times New Roman" w:eastAsia="Calibri" w:hAnsi="Times New Roman" w:cs="Times New Roman"/>
        </w:rPr>
        <w:t xml:space="preserve">.3.2 og </w:t>
      </w:r>
      <w:r w:rsidR="006147F5" w:rsidRPr="001238C4">
        <w:rPr>
          <w:rFonts w:ascii="Times New Roman" w:eastAsia="Calibri" w:hAnsi="Times New Roman" w:cs="Times New Roman"/>
        </w:rPr>
        <w:t>3</w:t>
      </w:r>
      <w:r w:rsidRPr="001238C4">
        <w:rPr>
          <w:rFonts w:ascii="Times New Roman" w:eastAsia="Calibri" w:hAnsi="Times New Roman" w:cs="Times New Roman"/>
        </w:rPr>
        <w:t xml:space="preserve">.3.4, og bestille slike tiltak fra Databehandler. </w:t>
      </w:r>
    </w:p>
    <w:p w14:paraId="7F3B4D33" w14:textId="7D47AF11" w:rsidR="007A2EF9" w:rsidRPr="001238C4" w:rsidRDefault="008F7875" w:rsidP="00F861F0">
      <w:pPr>
        <w:pStyle w:val="Heading1"/>
        <w:rPr>
          <w:rFonts w:ascii="Times New Roman" w:hAnsi="Times New Roman" w:cs="Times New Roman"/>
        </w:rPr>
      </w:pPr>
      <w:bookmarkStart w:id="2" w:name="_Toc118806847"/>
      <w:r w:rsidRPr="001238C4">
        <w:rPr>
          <w:rFonts w:ascii="Times New Roman" w:hAnsi="Times New Roman" w:cs="Times New Roman"/>
        </w:rPr>
        <w:t>databehandlers plikter</w:t>
      </w:r>
      <w:bookmarkEnd w:id="2"/>
    </w:p>
    <w:p w14:paraId="210DA2AD" w14:textId="2110C2F7" w:rsidR="00F861F0" w:rsidRPr="001238C4" w:rsidRDefault="60860D45" w:rsidP="139BE559">
      <w:pPr>
        <w:pStyle w:val="Heading2"/>
        <w:numPr>
          <w:ilvl w:val="1"/>
          <w:numId w:val="0"/>
        </w:numPr>
        <w:rPr>
          <w:rFonts w:ascii="Times New Roman" w:hAnsi="Times New Roman" w:cs="Times New Roman"/>
        </w:rPr>
      </w:pPr>
      <w:bookmarkStart w:id="3" w:name="_Toc118806848"/>
      <w:r w:rsidRPr="001238C4">
        <w:rPr>
          <w:rFonts w:ascii="Times New Roman" w:hAnsi="Times New Roman" w:cs="Times New Roman"/>
          <w:caps/>
        </w:rPr>
        <w:t>3.1</w:t>
      </w:r>
      <w:r w:rsidR="00CE6689" w:rsidRPr="001238C4">
        <w:rPr>
          <w:rFonts w:ascii="Times New Roman" w:hAnsi="Times New Roman" w:cs="Times New Roman"/>
        </w:rPr>
        <w:tab/>
      </w:r>
      <w:r w:rsidR="0C3F5AAC" w:rsidRPr="001238C4">
        <w:rPr>
          <w:rFonts w:ascii="Times New Roman" w:hAnsi="Times New Roman" w:cs="Times New Roman"/>
          <w:caps/>
        </w:rPr>
        <w:t>overholdelse</w:t>
      </w:r>
      <w:r w:rsidR="00CE6689" w:rsidRPr="001238C4">
        <w:rPr>
          <w:rFonts w:ascii="Times New Roman" w:hAnsi="Times New Roman" w:cs="Times New Roman"/>
          <w:caps/>
        </w:rPr>
        <w:t xml:space="preserve"> AV GJELDENDE RETT</w:t>
      </w:r>
      <w:bookmarkEnd w:id="3"/>
    </w:p>
    <w:p w14:paraId="61AD5F64" w14:textId="07C00F9F" w:rsidR="00936054" w:rsidRPr="001238C4" w:rsidRDefault="00F861F0" w:rsidP="00F861F0">
      <w:pPr>
        <w:rPr>
          <w:rFonts w:ascii="Times New Roman" w:hAnsi="Times New Roman" w:cs="Times New Roman"/>
        </w:rPr>
      </w:pPr>
      <w:r w:rsidRPr="001238C4">
        <w:rPr>
          <w:rFonts w:ascii="Times New Roman" w:hAnsi="Times New Roman" w:cs="Times New Roman"/>
        </w:rPr>
        <w:t xml:space="preserve">Databehandler </w:t>
      </w:r>
      <w:r w:rsidR="0033680E" w:rsidRPr="001238C4">
        <w:rPr>
          <w:rFonts w:ascii="Times New Roman" w:hAnsi="Times New Roman" w:cs="Times New Roman"/>
        </w:rPr>
        <w:t xml:space="preserve">skal </w:t>
      </w:r>
      <w:r w:rsidRPr="001238C4">
        <w:rPr>
          <w:rFonts w:ascii="Times New Roman" w:hAnsi="Times New Roman" w:cs="Times New Roman"/>
        </w:rPr>
        <w:t xml:space="preserve">overholde alle bestemmelser for beskyttelse av Personopplysninger fastsatt i denne Databehandleravtalen og i gjeldende </w:t>
      </w:r>
      <w:r w:rsidR="001E04D6" w:rsidRPr="001238C4">
        <w:rPr>
          <w:rFonts w:ascii="Times New Roman" w:hAnsi="Times New Roman" w:cs="Times New Roman"/>
        </w:rPr>
        <w:t>personvern</w:t>
      </w:r>
      <w:r w:rsidRPr="001238C4">
        <w:rPr>
          <w:rFonts w:ascii="Times New Roman" w:hAnsi="Times New Roman" w:cs="Times New Roman"/>
        </w:rPr>
        <w:t xml:space="preserve">lovgivning. </w:t>
      </w:r>
    </w:p>
    <w:p w14:paraId="71C642FD" w14:textId="77777777" w:rsidR="00936054" w:rsidRPr="001238C4" w:rsidRDefault="00936054" w:rsidP="00936054">
      <w:pPr>
        <w:rPr>
          <w:rFonts w:ascii="Times New Roman" w:hAnsi="Times New Roman" w:cs="Times New Roman"/>
        </w:rPr>
      </w:pPr>
    </w:p>
    <w:p w14:paraId="5139BB8E" w14:textId="280D7F9B" w:rsidR="00936054" w:rsidRPr="001238C4" w:rsidRDefault="00936054" w:rsidP="00936054">
      <w:pPr>
        <w:rPr>
          <w:rFonts w:ascii="Times New Roman" w:hAnsi="Times New Roman" w:cs="Times New Roman"/>
        </w:rPr>
      </w:pPr>
      <w:r w:rsidRPr="001238C4">
        <w:rPr>
          <w:rFonts w:ascii="Times New Roman" w:hAnsi="Times New Roman" w:cs="Times New Roman"/>
        </w:rPr>
        <w:t xml:space="preserve">Databehandler skal overholde instrukser og rutiner gitt av </w:t>
      </w:r>
      <w:r w:rsidR="006344E7" w:rsidRPr="001238C4">
        <w:rPr>
          <w:rFonts w:ascii="Times New Roman" w:hAnsi="Times New Roman" w:cs="Times New Roman"/>
        </w:rPr>
        <w:t>NRK</w:t>
      </w:r>
      <w:r w:rsidRPr="001238C4">
        <w:rPr>
          <w:rFonts w:ascii="Times New Roman" w:hAnsi="Times New Roman" w:cs="Times New Roman"/>
        </w:rPr>
        <w:t xml:space="preserve"> med hensyn til Behandling av Personopplysninger.</w:t>
      </w:r>
      <w:r w:rsidR="001E04D6" w:rsidRPr="001238C4">
        <w:rPr>
          <w:rFonts w:ascii="Times New Roman" w:hAnsi="Times New Roman" w:cs="Times New Roman"/>
        </w:rPr>
        <w:t xml:space="preserve"> Databehandler skal umiddelbart gi beskjed til </w:t>
      </w:r>
      <w:r w:rsidR="006344E7" w:rsidRPr="001238C4">
        <w:rPr>
          <w:rFonts w:ascii="Times New Roman" w:hAnsi="Times New Roman" w:cs="Times New Roman"/>
        </w:rPr>
        <w:t>NRK</w:t>
      </w:r>
      <w:r w:rsidR="001E04D6" w:rsidRPr="001238C4">
        <w:rPr>
          <w:rFonts w:ascii="Times New Roman" w:hAnsi="Times New Roman" w:cs="Times New Roman"/>
        </w:rPr>
        <w:t xml:space="preserve"> dersom Databehandler er av den oppfatning at en instruks fra </w:t>
      </w:r>
      <w:r w:rsidR="006344E7" w:rsidRPr="001238C4">
        <w:rPr>
          <w:rFonts w:ascii="Times New Roman" w:hAnsi="Times New Roman" w:cs="Times New Roman"/>
        </w:rPr>
        <w:t>NRK</w:t>
      </w:r>
      <w:r w:rsidR="001E04D6" w:rsidRPr="001238C4">
        <w:rPr>
          <w:rFonts w:ascii="Times New Roman" w:hAnsi="Times New Roman" w:cs="Times New Roman"/>
        </w:rPr>
        <w:t xml:space="preserve"> er i strid med gjeldende personvernlovgivning. </w:t>
      </w:r>
    </w:p>
    <w:p w14:paraId="27089A5D" w14:textId="77777777" w:rsidR="00936054" w:rsidRPr="001238C4" w:rsidRDefault="00936054" w:rsidP="00F861F0">
      <w:pPr>
        <w:rPr>
          <w:rFonts w:ascii="Times New Roman" w:hAnsi="Times New Roman" w:cs="Times New Roman"/>
        </w:rPr>
      </w:pPr>
    </w:p>
    <w:p w14:paraId="23269826" w14:textId="06FAFA0A" w:rsidR="00F861F0" w:rsidRPr="001238C4" w:rsidRDefault="00F861F0" w:rsidP="00F861F0">
      <w:pPr>
        <w:rPr>
          <w:rFonts w:ascii="Times New Roman" w:hAnsi="Times New Roman" w:cs="Times New Roman"/>
        </w:rPr>
      </w:pPr>
      <w:r w:rsidRPr="001238C4">
        <w:rPr>
          <w:rFonts w:ascii="Times New Roman" w:hAnsi="Times New Roman" w:cs="Times New Roman"/>
        </w:rPr>
        <w:t xml:space="preserve">Databehandler skal </w:t>
      </w:r>
      <w:r w:rsidR="000E346B" w:rsidRPr="001238C4">
        <w:rPr>
          <w:rFonts w:ascii="Times New Roman" w:hAnsi="Times New Roman" w:cs="Times New Roman"/>
        </w:rPr>
        <w:t xml:space="preserve">bistå </w:t>
      </w:r>
      <w:r w:rsidR="003C6152" w:rsidRPr="001238C4">
        <w:rPr>
          <w:rFonts w:ascii="Times New Roman" w:hAnsi="Times New Roman" w:cs="Times New Roman"/>
        </w:rPr>
        <w:t>NRK</w:t>
      </w:r>
      <w:r w:rsidR="000E346B" w:rsidRPr="001238C4">
        <w:rPr>
          <w:rFonts w:ascii="Times New Roman" w:hAnsi="Times New Roman" w:cs="Times New Roman"/>
        </w:rPr>
        <w:t xml:space="preserve"> </w:t>
      </w:r>
      <w:r w:rsidR="00CB5E37" w:rsidRPr="001238C4">
        <w:rPr>
          <w:rFonts w:ascii="Times New Roman" w:hAnsi="Times New Roman" w:cs="Times New Roman"/>
        </w:rPr>
        <w:t xml:space="preserve">i </w:t>
      </w:r>
      <w:r w:rsidR="000E346B" w:rsidRPr="001238C4">
        <w:rPr>
          <w:rFonts w:ascii="Times New Roman" w:hAnsi="Times New Roman" w:cs="Times New Roman"/>
        </w:rPr>
        <w:t xml:space="preserve">å sikre og dokumentere at </w:t>
      </w:r>
      <w:r w:rsidR="006344E7" w:rsidRPr="001238C4">
        <w:rPr>
          <w:rFonts w:ascii="Times New Roman" w:hAnsi="Times New Roman" w:cs="Times New Roman"/>
        </w:rPr>
        <w:t>NRK</w:t>
      </w:r>
      <w:r w:rsidR="00D17DBF" w:rsidRPr="001238C4">
        <w:rPr>
          <w:rFonts w:ascii="Times New Roman" w:hAnsi="Times New Roman" w:cs="Times New Roman"/>
        </w:rPr>
        <w:t xml:space="preserve"> </w:t>
      </w:r>
      <w:r w:rsidR="000E346B" w:rsidRPr="001238C4">
        <w:rPr>
          <w:rFonts w:ascii="Times New Roman" w:hAnsi="Times New Roman" w:cs="Times New Roman"/>
        </w:rPr>
        <w:t xml:space="preserve">overholder sine forpliktelser under gjeldende </w:t>
      </w:r>
      <w:r w:rsidR="00D64278" w:rsidRPr="001238C4">
        <w:rPr>
          <w:rFonts w:ascii="Times New Roman" w:hAnsi="Times New Roman" w:cs="Times New Roman"/>
        </w:rPr>
        <w:t>personvern</w:t>
      </w:r>
      <w:r w:rsidR="000E346B" w:rsidRPr="001238C4">
        <w:rPr>
          <w:rFonts w:ascii="Times New Roman" w:hAnsi="Times New Roman" w:cs="Times New Roman"/>
        </w:rPr>
        <w:t xml:space="preserve">lovgivning. </w:t>
      </w:r>
    </w:p>
    <w:p w14:paraId="1AA7A05B" w14:textId="77777777" w:rsidR="00D20C58" w:rsidRPr="001238C4" w:rsidRDefault="00D20C58" w:rsidP="00F861F0">
      <w:pPr>
        <w:rPr>
          <w:rFonts w:ascii="Times New Roman" w:hAnsi="Times New Roman" w:cs="Times New Roman"/>
        </w:rPr>
      </w:pPr>
    </w:p>
    <w:p w14:paraId="6C8C27EB" w14:textId="3BE4E2F4" w:rsidR="000E346B" w:rsidRPr="001238C4" w:rsidRDefault="7120708B" w:rsidP="139BE559">
      <w:pPr>
        <w:pStyle w:val="Heading2"/>
        <w:numPr>
          <w:ilvl w:val="1"/>
          <w:numId w:val="0"/>
        </w:numPr>
        <w:rPr>
          <w:rFonts w:ascii="Times New Roman" w:hAnsi="Times New Roman" w:cs="Times New Roman"/>
        </w:rPr>
      </w:pPr>
      <w:bookmarkStart w:id="4" w:name="_Toc118806849"/>
      <w:r w:rsidRPr="001238C4">
        <w:rPr>
          <w:rFonts w:ascii="Times New Roman" w:hAnsi="Times New Roman" w:cs="Times New Roman"/>
        </w:rPr>
        <w:t>3.2</w:t>
      </w:r>
      <w:r w:rsidR="001B410C" w:rsidRPr="001238C4">
        <w:rPr>
          <w:rFonts w:ascii="Times New Roman" w:hAnsi="Times New Roman" w:cs="Times New Roman"/>
        </w:rPr>
        <w:tab/>
        <w:t>RESTRIKSJONER FOR BEHANDLING</w:t>
      </w:r>
      <w:bookmarkEnd w:id="4"/>
    </w:p>
    <w:p w14:paraId="57E46652" w14:textId="36C28879" w:rsidR="000E346B" w:rsidRPr="001238C4" w:rsidRDefault="000E346B" w:rsidP="00F861F0">
      <w:pPr>
        <w:rPr>
          <w:rFonts w:ascii="Times New Roman" w:hAnsi="Times New Roman" w:cs="Times New Roman"/>
        </w:rPr>
      </w:pPr>
      <w:r w:rsidRPr="001238C4">
        <w:rPr>
          <w:rFonts w:ascii="Times New Roman" w:hAnsi="Times New Roman" w:cs="Times New Roman"/>
        </w:rPr>
        <w:t>Databehandler skal bare behandle Personopplysninger på</w:t>
      </w:r>
      <w:r w:rsidR="00C2066B" w:rsidRPr="001238C4">
        <w:rPr>
          <w:rFonts w:ascii="Times New Roman" w:hAnsi="Times New Roman" w:cs="Times New Roman"/>
        </w:rPr>
        <w:t xml:space="preserve"> </w:t>
      </w:r>
      <w:r w:rsidR="00E70C53" w:rsidRPr="001238C4">
        <w:rPr>
          <w:rFonts w:ascii="Times New Roman" w:hAnsi="Times New Roman" w:cs="Times New Roman"/>
        </w:rPr>
        <w:t xml:space="preserve">og i samsvar med </w:t>
      </w:r>
      <w:r w:rsidRPr="001238C4">
        <w:rPr>
          <w:rFonts w:ascii="Times New Roman" w:hAnsi="Times New Roman" w:cs="Times New Roman"/>
        </w:rPr>
        <w:t xml:space="preserve">instruks fra </w:t>
      </w:r>
      <w:r w:rsidR="006344E7" w:rsidRPr="001238C4">
        <w:rPr>
          <w:rFonts w:ascii="Times New Roman" w:hAnsi="Times New Roman" w:cs="Times New Roman"/>
        </w:rPr>
        <w:t>NRK</w:t>
      </w:r>
      <w:r w:rsidR="00EA774C" w:rsidRPr="001238C4">
        <w:rPr>
          <w:rFonts w:ascii="Times New Roman" w:hAnsi="Times New Roman" w:cs="Times New Roman"/>
        </w:rPr>
        <w:t xml:space="preserve">, unntatt når: </w:t>
      </w:r>
    </w:p>
    <w:p w14:paraId="2F20A564" w14:textId="2F2B5CAD" w:rsidR="00EA774C" w:rsidRPr="001238C4" w:rsidRDefault="00EA774C" w:rsidP="00F861F0">
      <w:pPr>
        <w:rPr>
          <w:rFonts w:ascii="Times New Roman" w:hAnsi="Times New Roman" w:cs="Times New Roman"/>
        </w:rPr>
      </w:pPr>
    </w:p>
    <w:p w14:paraId="2D8F2919" w14:textId="3600575D" w:rsidR="00EA774C" w:rsidRPr="001238C4" w:rsidRDefault="53710C13" w:rsidP="002331D4">
      <w:pPr>
        <w:pStyle w:val="ListParagraph"/>
        <w:numPr>
          <w:ilvl w:val="0"/>
          <w:numId w:val="8"/>
        </w:numPr>
        <w:rPr>
          <w:rFonts w:ascii="Times New Roman" w:hAnsi="Times New Roman" w:cs="Times New Roman"/>
        </w:rPr>
      </w:pPr>
      <w:r w:rsidRPr="001238C4">
        <w:rPr>
          <w:rFonts w:ascii="Times New Roman" w:hAnsi="Times New Roman" w:cs="Times New Roman"/>
        </w:rPr>
        <w:t xml:space="preserve">Databehandler er forpliktet til å behandle Personopplysninger i henhold til preseptorisk lovgivning. I så fall skal Databehandler varsle </w:t>
      </w:r>
      <w:r w:rsidR="006344E7" w:rsidRPr="001238C4">
        <w:rPr>
          <w:rFonts w:ascii="Times New Roman" w:hAnsi="Times New Roman" w:cs="Times New Roman"/>
        </w:rPr>
        <w:t>NRK</w:t>
      </w:r>
      <w:r w:rsidRPr="001238C4">
        <w:rPr>
          <w:rFonts w:ascii="Times New Roman" w:hAnsi="Times New Roman" w:cs="Times New Roman"/>
        </w:rPr>
        <w:t xml:space="preserve"> f</w:t>
      </w:r>
      <w:r w:rsidR="00030BA4" w:rsidRPr="001238C4">
        <w:rPr>
          <w:rFonts w:ascii="Times New Roman" w:hAnsi="Times New Roman" w:cs="Times New Roman"/>
        </w:rPr>
        <w:t>ø</w:t>
      </w:r>
      <w:r w:rsidRPr="001238C4">
        <w:rPr>
          <w:rFonts w:ascii="Times New Roman" w:hAnsi="Times New Roman" w:cs="Times New Roman"/>
        </w:rPr>
        <w:t xml:space="preserve">r behandlingen begynner, med mindre slik varsling er forbudt. </w:t>
      </w:r>
    </w:p>
    <w:p w14:paraId="41504C47" w14:textId="7E37D427" w:rsidR="00EA774C" w:rsidRPr="001238C4" w:rsidRDefault="53710C13" w:rsidP="002331D4">
      <w:pPr>
        <w:pStyle w:val="ListParagraph"/>
        <w:numPr>
          <w:ilvl w:val="0"/>
          <w:numId w:val="8"/>
        </w:numPr>
        <w:rPr>
          <w:rFonts w:ascii="Times New Roman" w:hAnsi="Times New Roman" w:cs="Times New Roman"/>
        </w:rPr>
      </w:pPr>
      <w:r w:rsidRPr="001238C4">
        <w:rPr>
          <w:rFonts w:ascii="Times New Roman" w:hAnsi="Times New Roman" w:cs="Times New Roman"/>
        </w:rPr>
        <w:t xml:space="preserve">Databehandler må behandle Personopplysninger for å oppfylle sine forpliktelser overfor </w:t>
      </w:r>
      <w:r w:rsidR="006344E7" w:rsidRPr="001238C4">
        <w:rPr>
          <w:rFonts w:ascii="Times New Roman" w:hAnsi="Times New Roman" w:cs="Times New Roman"/>
        </w:rPr>
        <w:t>NRK</w:t>
      </w:r>
      <w:r w:rsidRPr="001238C4">
        <w:rPr>
          <w:rFonts w:ascii="Times New Roman" w:hAnsi="Times New Roman" w:cs="Times New Roman"/>
        </w:rPr>
        <w:t xml:space="preserve"> etter Avtalens opphør. I så fall skal denne Databehandleravtalen gjelde inntil behandlingen opphører. </w:t>
      </w:r>
    </w:p>
    <w:p w14:paraId="70362CAE" w14:textId="1A94E4B9" w:rsidR="000E346B" w:rsidRPr="001238C4" w:rsidRDefault="027CE349" w:rsidP="139BE559">
      <w:pPr>
        <w:pStyle w:val="Heading2"/>
        <w:numPr>
          <w:ilvl w:val="1"/>
          <w:numId w:val="0"/>
        </w:numPr>
        <w:rPr>
          <w:rFonts w:ascii="Times New Roman" w:hAnsi="Times New Roman" w:cs="Times New Roman"/>
        </w:rPr>
      </w:pPr>
      <w:bookmarkStart w:id="5" w:name="_Toc118806850"/>
      <w:r w:rsidRPr="001238C4">
        <w:rPr>
          <w:rFonts w:ascii="Times New Roman" w:hAnsi="Times New Roman" w:cs="Times New Roman"/>
        </w:rPr>
        <w:t>3.3</w:t>
      </w:r>
      <w:r w:rsidR="000E346B" w:rsidRPr="001238C4">
        <w:rPr>
          <w:rFonts w:ascii="Times New Roman" w:hAnsi="Times New Roman" w:cs="Times New Roman"/>
        </w:rPr>
        <w:tab/>
        <w:t>INFORMASJONSSIKKERHET</w:t>
      </w:r>
      <w:bookmarkEnd w:id="5"/>
    </w:p>
    <w:p w14:paraId="695D07B2" w14:textId="0D95A5E6" w:rsidR="00A35FD9" w:rsidRPr="001238C4" w:rsidRDefault="03E3A455" w:rsidP="139BE559">
      <w:pPr>
        <w:pStyle w:val="Heading3"/>
        <w:numPr>
          <w:ilvl w:val="2"/>
          <w:numId w:val="0"/>
        </w:numPr>
        <w:rPr>
          <w:rFonts w:ascii="Times New Roman" w:hAnsi="Times New Roman" w:cs="Times New Roman"/>
        </w:rPr>
      </w:pPr>
      <w:bookmarkStart w:id="6" w:name="_Toc118806851"/>
      <w:r w:rsidRPr="001238C4">
        <w:rPr>
          <w:rFonts w:ascii="Times New Roman" w:hAnsi="Times New Roman" w:cs="Times New Roman"/>
        </w:rPr>
        <w:t>3.3.1</w:t>
      </w:r>
      <w:r w:rsidR="00A35FD9" w:rsidRPr="001238C4">
        <w:rPr>
          <w:rFonts w:ascii="Times New Roman" w:hAnsi="Times New Roman" w:cs="Times New Roman"/>
        </w:rPr>
        <w:tab/>
        <w:t>Plikt til å sikre informasjonssikkerhet</w:t>
      </w:r>
      <w:bookmarkEnd w:id="6"/>
    </w:p>
    <w:p w14:paraId="30FD1480" w14:textId="77777777" w:rsidR="0024452E" w:rsidRPr="001238C4" w:rsidRDefault="00F318D8" w:rsidP="000E346B">
      <w:pPr>
        <w:rPr>
          <w:rFonts w:ascii="Times New Roman" w:hAnsi="Times New Roman" w:cs="Times New Roman"/>
        </w:rPr>
      </w:pPr>
      <w:r w:rsidRPr="001238C4">
        <w:rPr>
          <w:rFonts w:ascii="Times New Roman" w:hAnsi="Times New Roman" w:cs="Times New Roman"/>
        </w:rPr>
        <w:t xml:space="preserve">Databehandler skal ved planlagte, systematiske, organisatoriske og tekniske tiltak sikre tilstrekkelig informasjonssikkerhet med hensyn til konfidensialitet, integritet, og tilgjengelighet i forbindelse med Behandling av </w:t>
      </w:r>
      <w:r w:rsidR="00B817D9" w:rsidRPr="001238C4">
        <w:rPr>
          <w:rFonts w:ascii="Times New Roman" w:hAnsi="Times New Roman" w:cs="Times New Roman"/>
        </w:rPr>
        <w:t>Personopplysninger</w:t>
      </w:r>
      <w:r w:rsidRPr="001238C4">
        <w:rPr>
          <w:rFonts w:ascii="Times New Roman" w:hAnsi="Times New Roman" w:cs="Times New Roman"/>
        </w:rPr>
        <w:t xml:space="preserve"> i samsvar med bestemmelser om informasjonssikkerhet i gjeldende lovgivning om Behandling av Personopplysninger. </w:t>
      </w:r>
    </w:p>
    <w:p w14:paraId="78084E5C" w14:textId="77777777" w:rsidR="0024452E" w:rsidRPr="001238C4" w:rsidRDefault="0024452E" w:rsidP="000E346B">
      <w:pPr>
        <w:rPr>
          <w:rFonts w:ascii="Times New Roman" w:hAnsi="Times New Roman" w:cs="Times New Roman"/>
        </w:rPr>
      </w:pPr>
    </w:p>
    <w:p w14:paraId="71B313C8" w14:textId="33AE3874" w:rsidR="000E346B" w:rsidRPr="001238C4" w:rsidRDefault="00237D1E" w:rsidP="000E346B">
      <w:pPr>
        <w:rPr>
          <w:rFonts w:ascii="Times New Roman" w:hAnsi="Times New Roman" w:cs="Times New Roman"/>
        </w:rPr>
      </w:pPr>
      <w:r w:rsidRPr="001238C4">
        <w:rPr>
          <w:rFonts w:ascii="Times New Roman" w:hAnsi="Times New Roman" w:cs="Times New Roman"/>
        </w:rPr>
        <w:t xml:space="preserve">En detaljert beskrivelse av tiltak for informasjonssikkerhet skal fastsettes i </w:t>
      </w:r>
      <w:r w:rsidR="00BE01D1" w:rsidRPr="001238C4">
        <w:rPr>
          <w:rFonts w:ascii="Times New Roman" w:hAnsi="Times New Roman" w:cs="Times New Roman"/>
        </w:rPr>
        <w:t>vedlegg</w:t>
      </w:r>
      <w:r w:rsidRPr="001238C4">
        <w:rPr>
          <w:rFonts w:ascii="Times New Roman" w:hAnsi="Times New Roman" w:cs="Times New Roman"/>
        </w:rPr>
        <w:t xml:space="preserve"> 2</w:t>
      </w:r>
      <w:r w:rsidR="00BE01D1" w:rsidRPr="001238C4">
        <w:rPr>
          <w:rFonts w:ascii="Times New Roman" w:hAnsi="Times New Roman" w:cs="Times New Roman"/>
        </w:rPr>
        <w:t>.</w:t>
      </w:r>
    </w:p>
    <w:p w14:paraId="7E0AE34D" w14:textId="77777777" w:rsidR="004F745F" w:rsidRPr="001238C4" w:rsidRDefault="004F745F" w:rsidP="000E346B">
      <w:pPr>
        <w:rPr>
          <w:rFonts w:ascii="Times New Roman" w:hAnsi="Times New Roman" w:cs="Times New Roman"/>
        </w:rPr>
      </w:pPr>
    </w:p>
    <w:p w14:paraId="02BF06B9" w14:textId="3F60EF46" w:rsidR="00F318D8" w:rsidRPr="001238C4" w:rsidRDefault="0718ADB4" w:rsidP="4F8AEB04">
      <w:pPr>
        <w:pStyle w:val="Heading3"/>
        <w:numPr>
          <w:ilvl w:val="2"/>
          <w:numId w:val="0"/>
        </w:numPr>
        <w:rPr>
          <w:rFonts w:ascii="Times New Roman" w:hAnsi="Times New Roman" w:cs="Times New Roman"/>
        </w:rPr>
      </w:pPr>
      <w:bookmarkStart w:id="7" w:name="_Toc118806852"/>
      <w:r w:rsidRPr="001238C4">
        <w:rPr>
          <w:rFonts w:ascii="Times New Roman" w:hAnsi="Times New Roman" w:cs="Times New Roman"/>
        </w:rPr>
        <w:t>3.3.2</w:t>
      </w:r>
      <w:r w:rsidR="004F745F" w:rsidRPr="001238C4">
        <w:rPr>
          <w:rFonts w:ascii="Times New Roman" w:hAnsi="Times New Roman" w:cs="Times New Roman"/>
        </w:rPr>
        <w:tab/>
        <w:t>Vurdering av tiltak</w:t>
      </w:r>
      <w:bookmarkEnd w:id="7"/>
    </w:p>
    <w:p w14:paraId="7571A385" w14:textId="3C34650D" w:rsidR="00F318D8" w:rsidRPr="001238C4" w:rsidRDefault="00F318D8" w:rsidP="00F318D8">
      <w:pPr>
        <w:spacing w:before="120"/>
        <w:rPr>
          <w:rFonts w:ascii="Times New Roman" w:hAnsi="Times New Roman" w:cs="Times New Roman"/>
        </w:rPr>
      </w:pPr>
      <w:r w:rsidRPr="001238C4">
        <w:rPr>
          <w:rFonts w:ascii="Times New Roman" w:hAnsi="Times New Roman" w:cs="Times New Roman"/>
        </w:rPr>
        <w:t xml:space="preserve">I vurderingen av hvilke tekniske og organisatoriske tiltak som skal </w:t>
      </w:r>
      <w:proofErr w:type="gramStart"/>
      <w:r w:rsidRPr="001238C4">
        <w:rPr>
          <w:rFonts w:ascii="Times New Roman" w:hAnsi="Times New Roman" w:cs="Times New Roman"/>
        </w:rPr>
        <w:t>implementeres</w:t>
      </w:r>
      <w:proofErr w:type="gramEnd"/>
      <w:r w:rsidRPr="001238C4">
        <w:rPr>
          <w:rFonts w:ascii="Times New Roman" w:hAnsi="Times New Roman" w:cs="Times New Roman"/>
        </w:rPr>
        <w:t>, skal Databehandler</w:t>
      </w:r>
      <w:r w:rsidR="003D06DB" w:rsidRPr="001238C4">
        <w:rPr>
          <w:rFonts w:ascii="Times New Roman" w:hAnsi="Times New Roman" w:cs="Times New Roman"/>
        </w:rPr>
        <w:t xml:space="preserve"> i samråd med </w:t>
      </w:r>
      <w:r w:rsidR="006344E7" w:rsidRPr="001238C4">
        <w:rPr>
          <w:rFonts w:ascii="Times New Roman" w:hAnsi="Times New Roman" w:cs="Times New Roman"/>
        </w:rPr>
        <w:t>NRK</w:t>
      </w:r>
      <w:r w:rsidRPr="001238C4">
        <w:rPr>
          <w:rFonts w:ascii="Times New Roman" w:hAnsi="Times New Roman" w:cs="Times New Roman"/>
        </w:rPr>
        <w:t xml:space="preserve"> ta i betraktning: </w:t>
      </w:r>
    </w:p>
    <w:p w14:paraId="239B2DFD" w14:textId="77777777" w:rsidR="00F318D8" w:rsidRPr="001238C4" w:rsidRDefault="003562A5" w:rsidP="002331D4">
      <w:pPr>
        <w:pStyle w:val="ListParagraph"/>
        <w:numPr>
          <w:ilvl w:val="0"/>
          <w:numId w:val="3"/>
        </w:numPr>
        <w:spacing w:before="120"/>
        <w:rPr>
          <w:rFonts w:ascii="Times New Roman" w:hAnsi="Times New Roman" w:cs="Times New Roman"/>
        </w:rPr>
      </w:pPr>
      <w:r w:rsidRPr="001238C4">
        <w:rPr>
          <w:rFonts w:ascii="Times New Roman" w:hAnsi="Times New Roman" w:cs="Times New Roman"/>
        </w:rPr>
        <w:t>b</w:t>
      </w:r>
      <w:r w:rsidR="00F318D8" w:rsidRPr="001238C4">
        <w:rPr>
          <w:rFonts w:ascii="Times New Roman" w:hAnsi="Times New Roman" w:cs="Times New Roman"/>
        </w:rPr>
        <w:t xml:space="preserve">este praksis, </w:t>
      </w:r>
    </w:p>
    <w:p w14:paraId="13401975" w14:textId="77777777" w:rsidR="00F318D8" w:rsidRPr="001238C4" w:rsidRDefault="00F318D8" w:rsidP="002331D4">
      <w:pPr>
        <w:pStyle w:val="ListParagraph"/>
        <w:numPr>
          <w:ilvl w:val="0"/>
          <w:numId w:val="3"/>
        </w:numPr>
        <w:spacing w:before="120"/>
        <w:rPr>
          <w:rFonts w:ascii="Times New Roman" w:hAnsi="Times New Roman" w:cs="Times New Roman"/>
        </w:rPr>
      </w:pPr>
      <w:r w:rsidRPr="001238C4">
        <w:rPr>
          <w:rFonts w:ascii="Times New Roman" w:hAnsi="Times New Roman" w:cs="Times New Roman"/>
        </w:rPr>
        <w:t xml:space="preserve">kostnaden ved implementering, </w:t>
      </w:r>
    </w:p>
    <w:p w14:paraId="1D1D491D" w14:textId="77777777" w:rsidR="00F318D8" w:rsidRPr="001238C4" w:rsidRDefault="00F318D8" w:rsidP="002331D4">
      <w:pPr>
        <w:pStyle w:val="ListParagraph"/>
        <w:numPr>
          <w:ilvl w:val="0"/>
          <w:numId w:val="3"/>
        </w:numPr>
        <w:spacing w:before="120"/>
        <w:rPr>
          <w:rFonts w:ascii="Times New Roman" w:hAnsi="Times New Roman" w:cs="Times New Roman"/>
        </w:rPr>
      </w:pPr>
      <w:r w:rsidRPr="001238C4">
        <w:rPr>
          <w:rFonts w:ascii="Times New Roman" w:hAnsi="Times New Roman" w:cs="Times New Roman"/>
        </w:rPr>
        <w:t xml:space="preserve">karakteren og omfanget av behandlingen, </w:t>
      </w:r>
    </w:p>
    <w:p w14:paraId="078AAC70" w14:textId="77777777" w:rsidR="00F318D8" w:rsidRPr="001238C4" w:rsidRDefault="00F318D8" w:rsidP="002331D4">
      <w:pPr>
        <w:pStyle w:val="ListParagraph"/>
        <w:numPr>
          <w:ilvl w:val="0"/>
          <w:numId w:val="3"/>
        </w:numPr>
        <w:spacing w:before="120"/>
        <w:rPr>
          <w:rFonts w:ascii="Times New Roman" w:hAnsi="Times New Roman" w:cs="Times New Roman"/>
        </w:rPr>
      </w:pPr>
      <w:r w:rsidRPr="001238C4">
        <w:rPr>
          <w:rFonts w:ascii="Times New Roman" w:hAnsi="Times New Roman" w:cs="Times New Roman"/>
        </w:rPr>
        <w:t xml:space="preserve">konteksten og formålet med behandlingen, </w:t>
      </w:r>
    </w:p>
    <w:p w14:paraId="6E06026D" w14:textId="78EA727D" w:rsidR="00F318D8" w:rsidRPr="001238C4" w:rsidRDefault="003562A5" w:rsidP="002331D4">
      <w:pPr>
        <w:pStyle w:val="ListParagraph"/>
        <w:numPr>
          <w:ilvl w:val="0"/>
          <w:numId w:val="3"/>
        </w:numPr>
        <w:spacing w:before="120"/>
        <w:rPr>
          <w:rFonts w:ascii="Times New Roman" w:hAnsi="Times New Roman" w:cs="Times New Roman"/>
        </w:rPr>
      </w:pPr>
      <w:r w:rsidRPr="001238C4">
        <w:rPr>
          <w:rFonts w:ascii="Times New Roman" w:hAnsi="Times New Roman" w:cs="Times New Roman"/>
        </w:rPr>
        <w:t>a</w:t>
      </w:r>
      <w:r w:rsidR="00F318D8" w:rsidRPr="001238C4">
        <w:rPr>
          <w:rFonts w:ascii="Times New Roman" w:hAnsi="Times New Roman" w:cs="Times New Roman"/>
        </w:rPr>
        <w:t xml:space="preserve">lvorlighet av den risiko </w:t>
      </w:r>
      <w:r w:rsidRPr="001238C4">
        <w:rPr>
          <w:rFonts w:ascii="Times New Roman" w:hAnsi="Times New Roman" w:cs="Times New Roman"/>
        </w:rPr>
        <w:t>B</w:t>
      </w:r>
      <w:r w:rsidR="00F318D8" w:rsidRPr="001238C4">
        <w:rPr>
          <w:rFonts w:ascii="Times New Roman" w:hAnsi="Times New Roman" w:cs="Times New Roman"/>
        </w:rPr>
        <w:t xml:space="preserve">ehandlingen av </w:t>
      </w:r>
      <w:r w:rsidRPr="001238C4">
        <w:rPr>
          <w:rFonts w:ascii="Times New Roman" w:hAnsi="Times New Roman" w:cs="Times New Roman"/>
        </w:rPr>
        <w:t>P</w:t>
      </w:r>
      <w:r w:rsidR="00F318D8" w:rsidRPr="001238C4">
        <w:rPr>
          <w:rFonts w:ascii="Times New Roman" w:hAnsi="Times New Roman" w:cs="Times New Roman"/>
        </w:rPr>
        <w:t xml:space="preserve">ersonopplysninger medfører for den registrertes rettigheter. </w:t>
      </w:r>
    </w:p>
    <w:p w14:paraId="77980335" w14:textId="6DEC8C99" w:rsidR="00537FCD" w:rsidRPr="001238C4" w:rsidRDefault="00537FCD" w:rsidP="00537FCD">
      <w:pPr>
        <w:spacing w:before="120"/>
        <w:rPr>
          <w:rFonts w:ascii="Times New Roman" w:hAnsi="Times New Roman" w:cs="Times New Roman"/>
        </w:rPr>
      </w:pPr>
      <w:r w:rsidRPr="001238C4">
        <w:rPr>
          <w:rFonts w:ascii="Times New Roman" w:hAnsi="Times New Roman" w:cs="Times New Roman"/>
        </w:rPr>
        <w:t>Databehandler skal</w:t>
      </w:r>
      <w:r w:rsidR="00CB04BF" w:rsidRPr="001238C4">
        <w:rPr>
          <w:rFonts w:ascii="Times New Roman" w:hAnsi="Times New Roman" w:cs="Times New Roman"/>
        </w:rPr>
        <w:t>,</w:t>
      </w:r>
      <w:r w:rsidRPr="001238C4">
        <w:rPr>
          <w:rFonts w:ascii="Times New Roman" w:hAnsi="Times New Roman" w:cs="Times New Roman"/>
        </w:rPr>
        <w:t xml:space="preserve"> </w:t>
      </w:r>
      <w:r w:rsidR="00126888" w:rsidRPr="001238C4">
        <w:rPr>
          <w:rFonts w:ascii="Times New Roman" w:hAnsi="Times New Roman" w:cs="Times New Roman"/>
        </w:rPr>
        <w:t xml:space="preserve">i samråd med </w:t>
      </w:r>
      <w:r w:rsidR="006344E7" w:rsidRPr="001238C4">
        <w:rPr>
          <w:rFonts w:ascii="Times New Roman" w:hAnsi="Times New Roman" w:cs="Times New Roman"/>
        </w:rPr>
        <w:t>NRK</w:t>
      </w:r>
      <w:r w:rsidR="00CB04BF" w:rsidRPr="001238C4">
        <w:rPr>
          <w:rFonts w:ascii="Times New Roman" w:hAnsi="Times New Roman" w:cs="Times New Roman"/>
        </w:rPr>
        <w:t>,</w:t>
      </w:r>
      <w:r w:rsidR="00126888" w:rsidRPr="001238C4">
        <w:rPr>
          <w:rFonts w:ascii="Times New Roman" w:hAnsi="Times New Roman" w:cs="Times New Roman"/>
        </w:rPr>
        <w:t xml:space="preserve"> </w:t>
      </w:r>
      <w:r w:rsidRPr="001238C4">
        <w:rPr>
          <w:rFonts w:ascii="Times New Roman" w:hAnsi="Times New Roman" w:cs="Times New Roman"/>
        </w:rPr>
        <w:t xml:space="preserve">vurdere: </w:t>
      </w:r>
    </w:p>
    <w:p w14:paraId="1DC012F3" w14:textId="649CF52E" w:rsidR="00537FCD" w:rsidRPr="001238C4" w:rsidRDefault="008C19B9" w:rsidP="002331D4">
      <w:pPr>
        <w:pStyle w:val="ListParagraph"/>
        <w:numPr>
          <w:ilvl w:val="0"/>
          <w:numId w:val="4"/>
        </w:numPr>
        <w:spacing w:before="120"/>
        <w:rPr>
          <w:rFonts w:ascii="Times New Roman" w:hAnsi="Times New Roman" w:cs="Times New Roman"/>
        </w:rPr>
      </w:pPr>
      <w:r w:rsidRPr="001238C4">
        <w:rPr>
          <w:rFonts w:ascii="Times New Roman" w:hAnsi="Times New Roman" w:cs="Times New Roman"/>
        </w:rPr>
        <w:t xml:space="preserve">Implementering av </w:t>
      </w:r>
      <w:proofErr w:type="spellStart"/>
      <w:r w:rsidR="00537FCD" w:rsidRPr="001238C4">
        <w:rPr>
          <w:rFonts w:ascii="Times New Roman" w:hAnsi="Times New Roman" w:cs="Times New Roman"/>
        </w:rPr>
        <w:t>pseudonymisering</w:t>
      </w:r>
      <w:proofErr w:type="spellEnd"/>
      <w:r w:rsidR="00537FCD" w:rsidRPr="001238C4">
        <w:rPr>
          <w:rFonts w:ascii="Times New Roman" w:hAnsi="Times New Roman" w:cs="Times New Roman"/>
        </w:rPr>
        <w:t xml:space="preserve"> og kryptering</w:t>
      </w:r>
      <w:r w:rsidR="0092160B" w:rsidRPr="001238C4">
        <w:rPr>
          <w:rFonts w:ascii="Times New Roman" w:hAnsi="Times New Roman" w:cs="Times New Roman"/>
        </w:rPr>
        <w:t xml:space="preserve"> av Personopplysninger</w:t>
      </w:r>
    </w:p>
    <w:p w14:paraId="6CA3B025" w14:textId="1E10CC2F" w:rsidR="00537FCD" w:rsidRPr="001238C4" w:rsidRDefault="00537FCD" w:rsidP="002331D4">
      <w:pPr>
        <w:pStyle w:val="ListParagraph"/>
        <w:numPr>
          <w:ilvl w:val="0"/>
          <w:numId w:val="4"/>
        </w:numPr>
        <w:spacing w:before="120"/>
        <w:rPr>
          <w:rFonts w:ascii="Times New Roman" w:hAnsi="Times New Roman" w:cs="Times New Roman"/>
        </w:rPr>
      </w:pPr>
      <w:r w:rsidRPr="001238C4">
        <w:rPr>
          <w:rFonts w:ascii="Times New Roman" w:hAnsi="Times New Roman" w:cs="Times New Roman"/>
        </w:rPr>
        <w:t>Evnen til å sikre løpende konfidensialitet, integritet, tilgjengelighet og robustheten til systemer for behandling og tjenester</w:t>
      </w:r>
    </w:p>
    <w:p w14:paraId="5EA95A4D" w14:textId="77777777" w:rsidR="00537FCD" w:rsidRPr="001238C4" w:rsidRDefault="00537FCD" w:rsidP="002331D4">
      <w:pPr>
        <w:pStyle w:val="ListParagraph"/>
        <w:numPr>
          <w:ilvl w:val="0"/>
          <w:numId w:val="4"/>
        </w:numPr>
        <w:spacing w:before="120"/>
        <w:rPr>
          <w:rFonts w:ascii="Times New Roman" w:hAnsi="Times New Roman" w:cs="Times New Roman"/>
        </w:rPr>
      </w:pPr>
      <w:r w:rsidRPr="001238C4">
        <w:rPr>
          <w:rFonts w:ascii="Times New Roman" w:hAnsi="Times New Roman" w:cs="Times New Roman"/>
        </w:rPr>
        <w:t>Evnen til å gjenopprette tilgjengelighet og tilgang til personopplysninger til rett tid i tilfelle fysiske eller tekniske hendelser</w:t>
      </w:r>
    </w:p>
    <w:p w14:paraId="21FA1451" w14:textId="0564F61F" w:rsidR="00537FCD" w:rsidRPr="001238C4" w:rsidRDefault="00537FCD" w:rsidP="002331D4">
      <w:pPr>
        <w:pStyle w:val="ListParagraph"/>
        <w:numPr>
          <w:ilvl w:val="0"/>
          <w:numId w:val="4"/>
        </w:numPr>
        <w:spacing w:before="120"/>
        <w:rPr>
          <w:rFonts w:ascii="Times New Roman" w:hAnsi="Times New Roman" w:cs="Times New Roman"/>
        </w:rPr>
      </w:pPr>
      <w:r w:rsidRPr="001238C4">
        <w:rPr>
          <w:rFonts w:ascii="Times New Roman" w:hAnsi="Times New Roman" w:cs="Times New Roman"/>
        </w:rPr>
        <w:t>En prosess for jevnlig testing, vurdering og evaluering av effektiviteten til tekniske og organisatoriske tiltak for sikkerheten til Behandlingen</w:t>
      </w:r>
    </w:p>
    <w:p w14:paraId="11EA20D3" w14:textId="77777777" w:rsidR="00F318D8" w:rsidRPr="001238C4" w:rsidRDefault="00F318D8" w:rsidP="000E346B">
      <w:pPr>
        <w:rPr>
          <w:rFonts w:ascii="Times New Roman" w:hAnsi="Times New Roman" w:cs="Times New Roman"/>
        </w:rPr>
      </w:pPr>
    </w:p>
    <w:p w14:paraId="19B5FA22" w14:textId="40A9F6F1" w:rsidR="00BF1EFD" w:rsidRPr="001238C4" w:rsidRDefault="32068962" w:rsidP="4F8AEB04">
      <w:pPr>
        <w:pStyle w:val="Heading3"/>
        <w:numPr>
          <w:ilvl w:val="2"/>
          <w:numId w:val="0"/>
        </w:numPr>
        <w:rPr>
          <w:rFonts w:ascii="Times New Roman" w:hAnsi="Times New Roman" w:cs="Times New Roman"/>
        </w:rPr>
      </w:pPr>
      <w:bookmarkStart w:id="8" w:name="_Toc118806853"/>
      <w:r w:rsidRPr="001238C4">
        <w:rPr>
          <w:rFonts w:ascii="Times New Roman" w:hAnsi="Times New Roman" w:cs="Times New Roman"/>
        </w:rPr>
        <w:t>3.3.3</w:t>
      </w:r>
      <w:r w:rsidR="009F3288" w:rsidRPr="001238C4">
        <w:rPr>
          <w:rFonts w:ascii="Times New Roman" w:hAnsi="Times New Roman" w:cs="Times New Roman"/>
        </w:rPr>
        <w:tab/>
        <w:t>Forespørsler fra den registrerte</w:t>
      </w:r>
      <w:bookmarkEnd w:id="8"/>
      <w:r w:rsidR="009F3288" w:rsidRPr="001238C4">
        <w:rPr>
          <w:rFonts w:ascii="Times New Roman" w:hAnsi="Times New Roman" w:cs="Times New Roman"/>
        </w:rPr>
        <w:t xml:space="preserve"> </w:t>
      </w:r>
    </w:p>
    <w:p w14:paraId="35515D65" w14:textId="0D78C5FC" w:rsidR="009F3288" w:rsidRPr="001238C4" w:rsidRDefault="009F3288" w:rsidP="009F3288">
      <w:pPr>
        <w:rPr>
          <w:rFonts w:ascii="Times New Roman" w:hAnsi="Times New Roman" w:cs="Times New Roman"/>
        </w:rPr>
      </w:pPr>
    </w:p>
    <w:p w14:paraId="6D50034D" w14:textId="748419C2" w:rsidR="009F3288" w:rsidRPr="001238C4" w:rsidRDefault="009F3288" w:rsidP="009F3288">
      <w:pPr>
        <w:rPr>
          <w:rFonts w:ascii="Times New Roman" w:hAnsi="Times New Roman" w:cs="Times New Roman"/>
        </w:rPr>
      </w:pPr>
      <w:r w:rsidRPr="001238C4">
        <w:rPr>
          <w:rFonts w:ascii="Times New Roman" w:hAnsi="Times New Roman" w:cs="Times New Roman"/>
        </w:rPr>
        <w:t xml:space="preserve">Tatt i betraktning arten av behandlingen, skal Databehandler </w:t>
      </w:r>
      <w:proofErr w:type="gramStart"/>
      <w:r w:rsidRPr="001238C4">
        <w:rPr>
          <w:rFonts w:ascii="Times New Roman" w:hAnsi="Times New Roman" w:cs="Times New Roman"/>
        </w:rPr>
        <w:t>implementere</w:t>
      </w:r>
      <w:proofErr w:type="gramEnd"/>
      <w:r w:rsidRPr="001238C4">
        <w:rPr>
          <w:rFonts w:ascii="Times New Roman" w:hAnsi="Times New Roman" w:cs="Times New Roman"/>
        </w:rPr>
        <w:t xml:space="preserve"> tilstrekkelige tekniske og organisatoriske tiltak for å støtte </w:t>
      </w:r>
      <w:r w:rsidR="006344E7" w:rsidRPr="001238C4">
        <w:rPr>
          <w:rFonts w:ascii="Times New Roman" w:hAnsi="Times New Roman" w:cs="Times New Roman"/>
        </w:rPr>
        <w:t>NRK</w:t>
      </w:r>
      <w:r w:rsidRPr="001238C4">
        <w:rPr>
          <w:rFonts w:ascii="Times New Roman" w:hAnsi="Times New Roman" w:cs="Times New Roman"/>
        </w:rPr>
        <w:t>s plikt til å svare på spørsmål om utøvelse av den registrertes rettigheter</w:t>
      </w:r>
      <w:r w:rsidR="003343B3" w:rsidRPr="001238C4">
        <w:rPr>
          <w:rFonts w:ascii="Times New Roman" w:hAnsi="Times New Roman" w:cs="Times New Roman"/>
        </w:rPr>
        <w:t xml:space="preserve"> i henhold til GDPR kapittel 3</w:t>
      </w:r>
      <w:r w:rsidRPr="001238C4">
        <w:rPr>
          <w:rFonts w:ascii="Times New Roman" w:hAnsi="Times New Roman" w:cs="Times New Roman"/>
        </w:rPr>
        <w:t>.</w:t>
      </w:r>
    </w:p>
    <w:p w14:paraId="0ECC3E79" w14:textId="77777777" w:rsidR="009F3288" w:rsidRPr="001238C4" w:rsidRDefault="009F3288" w:rsidP="009F3288">
      <w:pPr>
        <w:rPr>
          <w:rFonts w:ascii="Times New Roman" w:hAnsi="Times New Roman" w:cs="Times New Roman"/>
        </w:rPr>
      </w:pPr>
    </w:p>
    <w:p w14:paraId="7549AC6F" w14:textId="5F316803" w:rsidR="00C97519" w:rsidRPr="001238C4" w:rsidRDefault="01DA61FC" w:rsidP="4F8AEB04">
      <w:pPr>
        <w:pStyle w:val="Heading3"/>
        <w:numPr>
          <w:ilvl w:val="2"/>
          <w:numId w:val="0"/>
        </w:numPr>
        <w:rPr>
          <w:rFonts w:ascii="Times New Roman" w:hAnsi="Times New Roman" w:cs="Times New Roman"/>
        </w:rPr>
      </w:pPr>
      <w:bookmarkStart w:id="9" w:name="_Toc118806854"/>
      <w:r w:rsidRPr="001238C4">
        <w:rPr>
          <w:rFonts w:ascii="Times New Roman" w:hAnsi="Times New Roman" w:cs="Times New Roman"/>
        </w:rPr>
        <w:t>3.3.4</w:t>
      </w:r>
      <w:r w:rsidR="00BF1EFD" w:rsidRPr="001238C4">
        <w:rPr>
          <w:rFonts w:ascii="Times New Roman" w:hAnsi="Times New Roman" w:cs="Times New Roman"/>
        </w:rPr>
        <w:tab/>
        <w:t xml:space="preserve">Bistand </w:t>
      </w:r>
      <w:r w:rsidR="004A1FB1" w:rsidRPr="001238C4">
        <w:rPr>
          <w:rFonts w:ascii="Times New Roman" w:hAnsi="Times New Roman" w:cs="Times New Roman"/>
        </w:rPr>
        <w:t xml:space="preserve">til </w:t>
      </w:r>
      <w:r w:rsidR="006344E7" w:rsidRPr="001238C4">
        <w:rPr>
          <w:rFonts w:ascii="Times New Roman" w:hAnsi="Times New Roman" w:cs="Times New Roman"/>
        </w:rPr>
        <w:t>NRK</w:t>
      </w:r>
      <w:bookmarkEnd w:id="9"/>
      <w:r w:rsidR="00BF1EFD" w:rsidRPr="001238C4">
        <w:rPr>
          <w:rFonts w:ascii="Times New Roman" w:hAnsi="Times New Roman" w:cs="Times New Roman"/>
        </w:rPr>
        <w:t xml:space="preserve"> </w:t>
      </w:r>
    </w:p>
    <w:p w14:paraId="26692679" w14:textId="67D5B3DC" w:rsidR="002412B7" w:rsidRPr="001238C4" w:rsidRDefault="002412B7" w:rsidP="002412B7">
      <w:pPr>
        <w:rPr>
          <w:rFonts w:ascii="Times New Roman" w:eastAsia="Calibri" w:hAnsi="Times New Roman" w:cs="Times New Roman"/>
        </w:rPr>
      </w:pPr>
      <w:r w:rsidRPr="001238C4">
        <w:rPr>
          <w:rFonts w:ascii="Times New Roman" w:eastAsia="Calibri" w:hAnsi="Times New Roman" w:cs="Times New Roman"/>
        </w:rPr>
        <w:t xml:space="preserve">Databehandler skal </w:t>
      </w:r>
      <w:r w:rsidR="00C97519" w:rsidRPr="001238C4">
        <w:rPr>
          <w:rFonts w:ascii="Times New Roman" w:eastAsia="Calibri" w:hAnsi="Times New Roman" w:cs="Times New Roman"/>
        </w:rPr>
        <w:t>gi bistand</w:t>
      </w:r>
      <w:r w:rsidRPr="001238C4">
        <w:rPr>
          <w:rFonts w:ascii="Times New Roman" w:eastAsia="Calibri" w:hAnsi="Times New Roman" w:cs="Times New Roman"/>
        </w:rPr>
        <w:t xml:space="preserve"> slik at </w:t>
      </w:r>
      <w:r w:rsidR="006344E7" w:rsidRPr="001238C4">
        <w:rPr>
          <w:rFonts w:ascii="Times New Roman" w:eastAsia="Calibri" w:hAnsi="Times New Roman" w:cs="Times New Roman"/>
        </w:rPr>
        <w:t>NRK</w:t>
      </w:r>
      <w:r w:rsidRPr="001238C4">
        <w:rPr>
          <w:rFonts w:ascii="Times New Roman" w:eastAsia="Calibri" w:hAnsi="Times New Roman" w:cs="Times New Roman"/>
        </w:rPr>
        <w:t xml:space="preserve"> kan ivareta sitt eget ansvar etter lov og forskrift, herunder bistå </w:t>
      </w:r>
      <w:r w:rsidR="006344E7" w:rsidRPr="001238C4">
        <w:rPr>
          <w:rFonts w:ascii="Times New Roman" w:eastAsia="Calibri" w:hAnsi="Times New Roman" w:cs="Times New Roman"/>
        </w:rPr>
        <w:t>NRK</w:t>
      </w:r>
      <w:r w:rsidRPr="001238C4">
        <w:rPr>
          <w:rFonts w:ascii="Times New Roman" w:eastAsia="Calibri" w:hAnsi="Times New Roman" w:cs="Times New Roman"/>
        </w:rPr>
        <w:t xml:space="preserve"> med å:</w:t>
      </w:r>
    </w:p>
    <w:p w14:paraId="2AF5A515" w14:textId="77777777" w:rsidR="002412B7" w:rsidRPr="001238C4" w:rsidRDefault="002412B7" w:rsidP="002412B7">
      <w:pPr>
        <w:rPr>
          <w:rFonts w:ascii="Times New Roman" w:eastAsia="Calibri" w:hAnsi="Times New Roman" w:cs="Times New Roman"/>
        </w:rPr>
      </w:pPr>
    </w:p>
    <w:p w14:paraId="2CCAE827" w14:textId="77777777" w:rsidR="002412B7" w:rsidRPr="001238C4" w:rsidRDefault="00A737AF" w:rsidP="002331D4">
      <w:pPr>
        <w:pStyle w:val="ListParagraph"/>
        <w:numPr>
          <w:ilvl w:val="0"/>
          <w:numId w:val="7"/>
        </w:numPr>
        <w:rPr>
          <w:rFonts w:ascii="Times New Roman" w:eastAsia="Calibri" w:hAnsi="Times New Roman" w:cs="Times New Roman"/>
        </w:rPr>
      </w:pPr>
      <w:proofErr w:type="gramStart"/>
      <w:r w:rsidRPr="001238C4">
        <w:rPr>
          <w:rFonts w:ascii="Times New Roman" w:eastAsia="Calibri" w:hAnsi="Times New Roman" w:cs="Times New Roman"/>
        </w:rPr>
        <w:t>I</w:t>
      </w:r>
      <w:r w:rsidR="002412B7" w:rsidRPr="001238C4">
        <w:rPr>
          <w:rFonts w:ascii="Times New Roman" w:eastAsia="Calibri" w:hAnsi="Times New Roman" w:cs="Times New Roman"/>
        </w:rPr>
        <w:t>mplementere</w:t>
      </w:r>
      <w:proofErr w:type="gramEnd"/>
      <w:r w:rsidR="002412B7" w:rsidRPr="001238C4">
        <w:rPr>
          <w:rFonts w:ascii="Times New Roman" w:eastAsia="Calibri" w:hAnsi="Times New Roman" w:cs="Times New Roman"/>
        </w:rPr>
        <w:t xml:space="preserve"> tekniske og organisatoriske tiltak som nevnt over</w:t>
      </w:r>
      <w:r w:rsidRPr="001238C4">
        <w:rPr>
          <w:rFonts w:ascii="Times New Roman" w:eastAsia="Calibri" w:hAnsi="Times New Roman" w:cs="Times New Roman"/>
        </w:rPr>
        <w:t>,</w:t>
      </w:r>
      <w:r w:rsidR="002412B7" w:rsidRPr="001238C4">
        <w:rPr>
          <w:rFonts w:ascii="Times New Roman" w:eastAsia="Calibri" w:hAnsi="Times New Roman" w:cs="Times New Roman"/>
        </w:rPr>
        <w:t xml:space="preserve"> </w:t>
      </w:r>
    </w:p>
    <w:p w14:paraId="7F38EB9E" w14:textId="77777777" w:rsidR="002412B7" w:rsidRPr="001238C4" w:rsidRDefault="00A737AF" w:rsidP="002331D4">
      <w:pPr>
        <w:pStyle w:val="ListParagraph"/>
        <w:numPr>
          <w:ilvl w:val="0"/>
          <w:numId w:val="7"/>
        </w:numPr>
        <w:rPr>
          <w:rFonts w:ascii="Times New Roman" w:eastAsia="Calibri" w:hAnsi="Times New Roman" w:cs="Times New Roman"/>
        </w:rPr>
      </w:pPr>
      <w:r w:rsidRPr="001238C4">
        <w:rPr>
          <w:rFonts w:ascii="Times New Roman" w:eastAsia="Calibri" w:hAnsi="Times New Roman" w:cs="Times New Roman"/>
        </w:rPr>
        <w:t>o</w:t>
      </w:r>
      <w:r w:rsidR="002412B7" w:rsidRPr="001238C4">
        <w:rPr>
          <w:rFonts w:ascii="Times New Roman" w:eastAsia="Calibri" w:hAnsi="Times New Roman" w:cs="Times New Roman"/>
        </w:rPr>
        <w:t>verholde varslingsplikt til tilsynsmyndigheter og registrerte personer som følge av avvik</w:t>
      </w:r>
      <w:r w:rsidRPr="001238C4">
        <w:rPr>
          <w:rFonts w:ascii="Times New Roman" w:eastAsia="Calibri" w:hAnsi="Times New Roman" w:cs="Times New Roman"/>
        </w:rPr>
        <w:t>,</w:t>
      </w:r>
    </w:p>
    <w:p w14:paraId="45B4093B" w14:textId="77777777" w:rsidR="002412B7" w:rsidRPr="001238C4" w:rsidRDefault="00A737AF" w:rsidP="002331D4">
      <w:pPr>
        <w:pStyle w:val="ListParagraph"/>
        <w:numPr>
          <w:ilvl w:val="0"/>
          <w:numId w:val="7"/>
        </w:numPr>
        <w:rPr>
          <w:rFonts w:ascii="Times New Roman" w:eastAsia="Calibri" w:hAnsi="Times New Roman" w:cs="Times New Roman"/>
        </w:rPr>
      </w:pPr>
      <w:r w:rsidRPr="001238C4">
        <w:rPr>
          <w:rFonts w:ascii="Times New Roman" w:eastAsia="Calibri" w:hAnsi="Times New Roman" w:cs="Times New Roman"/>
        </w:rPr>
        <w:t>u</w:t>
      </w:r>
      <w:r w:rsidR="002412B7" w:rsidRPr="001238C4">
        <w:rPr>
          <w:rFonts w:ascii="Times New Roman" w:eastAsia="Calibri" w:hAnsi="Times New Roman" w:cs="Times New Roman"/>
        </w:rPr>
        <w:t>tføre vurdering av personvernkonsekvenser («</w:t>
      </w:r>
      <w:r w:rsidR="00154096" w:rsidRPr="001238C4">
        <w:rPr>
          <w:rFonts w:ascii="Times New Roman" w:eastAsia="Calibri" w:hAnsi="Times New Roman" w:cs="Times New Roman"/>
        </w:rPr>
        <w:t xml:space="preserve">data </w:t>
      </w:r>
      <w:proofErr w:type="spellStart"/>
      <w:r w:rsidR="002412B7" w:rsidRPr="001238C4">
        <w:rPr>
          <w:rFonts w:ascii="Times New Roman" w:eastAsia="Calibri" w:hAnsi="Times New Roman" w:cs="Times New Roman"/>
        </w:rPr>
        <w:t>privacy</w:t>
      </w:r>
      <w:proofErr w:type="spellEnd"/>
      <w:r w:rsidR="002412B7" w:rsidRPr="001238C4">
        <w:rPr>
          <w:rFonts w:ascii="Times New Roman" w:eastAsia="Calibri" w:hAnsi="Times New Roman" w:cs="Times New Roman"/>
        </w:rPr>
        <w:t xml:space="preserve"> </w:t>
      </w:r>
      <w:proofErr w:type="spellStart"/>
      <w:r w:rsidR="002412B7" w:rsidRPr="001238C4">
        <w:rPr>
          <w:rFonts w:ascii="Times New Roman" w:eastAsia="Calibri" w:hAnsi="Times New Roman" w:cs="Times New Roman"/>
        </w:rPr>
        <w:t>impact</w:t>
      </w:r>
      <w:proofErr w:type="spellEnd"/>
      <w:r w:rsidR="002412B7" w:rsidRPr="001238C4">
        <w:rPr>
          <w:rFonts w:ascii="Times New Roman" w:eastAsia="Calibri" w:hAnsi="Times New Roman" w:cs="Times New Roman"/>
        </w:rPr>
        <w:t xml:space="preserve"> </w:t>
      </w:r>
      <w:proofErr w:type="spellStart"/>
      <w:r w:rsidR="002412B7" w:rsidRPr="001238C4">
        <w:rPr>
          <w:rFonts w:ascii="Times New Roman" w:eastAsia="Calibri" w:hAnsi="Times New Roman" w:cs="Times New Roman"/>
        </w:rPr>
        <w:t>assessments</w:t>
      </w:r>
      <w:proofErr w:type="spellEnd"/>
      <w:r w:rsidR="002412B7" w:rsidRPr="001238C4">
        <w:rPr>
          <w:rFonts w:ascii="Times New Roman" w:eastAsia="Calibri" w:hAnsi="Times New Roman" w:cs="Times New Roman"/>
        </w:rPr>
        <w:t>»)</w:t>
      </w:r>
      <w:r w:rsidRPr="001238C4">
        <w:rPr>
          <w:rFonts w:ascii="Times New Roman" w:eastAsia="Calibri" w:hAnsi="Times New Roman" w:cs="Times New Roman"/>
        </w:rPr>
        <w:t>,</w:t>
      </w:r>
      <w:r w:rsidR="002412B7" w:rsidRPr="001238C4">
        <w:rPr>
          <w:rFonts w:ascii="Times New Roman" w:eastAsia="Calibri" w:hAnsi="Times New Roman" w:cs="Times New Roman"/>
        </w:rPr>
        <w:t xml:space="preserve"> </w:t>
      </w:r>
    </w:p>
    <w:p w14:paraId="26D2E797" w14:textId="77777777" w:rsidR="0033680E" w:rsidRPr="001238C4" w:rsidRDefault="00A737AF" w:rsidP="002331D4">
      <w:pPr>
        <w:pStyle w:val="ListParagraph"/>
        <w:numPr>
          <w:ilvl w:val="0"/>
          <w:numId w:val="7"/>
        </w:numPr>
        <w:rPr>
          <w:rFonts w:ascii="Times New Roman" w:eastAsia="Calibri" w:hAnsi="Times New Roman" w:cs="Times New Roman"/>
        </w:rPr>
      </w:pPr>
      <w:r w:rsidRPr="001238C4">
        <w:rPr>
          <w:rFonts w:ascii="Times New Roman" w:eastAsia="Calibri" w:hAnsi="Times New Roman" w:cs="Times New Roman"/>
        </w:rPr>
        <w:t>u</w:t>
      </w:r>
      <w:r w:rsidR="002412B7" w:rsidRPr="001238C4">
        <w:rPr>
          <w:rFonts w:ascii="Times New Roman" w:eastAsia="Calibri" w:hAnsi="Times New Roman" w:cs="Times New Roman"/>
        </w:rPr>
        <w:t>tføre forutgående drøftel</w:t>
      </w:r>
      <w:r w:rsidR="00F56E5C" w:rsidRPr="001238C4">
        <w:rPr>
          <w:rFonts w:ascii="Times New Roman" w:eastAsia="Calibri" w:hAnsi="Times New Roman" w:cs="Times New Roman"/>
        </w:rPr>
        <w:t>ser med tilsynsmyndigheter når en v</w:t>
      </w:r>
      <w:r w:rsidR="002412B7" w:rsidRPr="001238C4">
        <w:rPr>
          <w:rFonts w:ascii="Times New Roman" w:eastAsia="Calibri" w:hAnsi="Times New Roman" w:cs="Times New Roman"/>
        </w:rPr>
        <w:t>urdering av personvernkonsekvenser gjør det nødvendig</w:t>
      </w:r>
    </w:p>
    <w:p w14:paraId="040B4674" w14:textId="0B4E5A03" w:rsidR="002412B7" w:rsidRPr="001238C4" w:rsidRDefault="0033680E" w:rsidP="002331D4">
      <w:pPr>
        <w:pStyle w:val="ListParagraph"/>
        <w:numPr>
          <w:ilvl w:val="0"/>
          <w:numId w:val="7"/>
        </w:numPr>
        <w:rPr>
          <w:rFonts w:ascii="Times New Roman" w:eastAsia="Calibri" w:hAnsi="Times New Roman" w:cs="Times New Roman"/>
        </w:rPr>
      </w:pPr>
      <w:r w:rsidRPr="001238C4">
        <w:rPr>
          <w:rFonts w:ascii="Times New Roman" w:eastAsia="Calibri" w:hAnsi="Times New Roman" w:cs="Times New Roman"/>
        </w:rPr>
        <w:t xml:space="preserve">varsle </w:t>
      </w:r>
      <w:r w:rsidR="006344E7" w:rsidRPr="001238C4">
        <w:rPr>
          <w:rFonts w:ascii="Times New Roman" w:eastAsia="Calibri" w:hAnsi="Times New Roman" w:cs="Times New Roman"/>
        </w:rPr>
        <w:t>NRK</w:t>
      </w:r>
      <w:r w:rsidRPr="001238C4">
        <w:rPr>
          <w:rFonts w:ascii="Times New Roman" w:eastAsia="Calibri" w:hAnsi="Times New Roman" w:cs="Times New Roman"/>
        </w:rPr>
        <w:t xml:space="preserve"> dersom Databehandler mener at en instruks fra </w:t>
      </w:r>
      <w:r w:rsidR="006344E7" w:rsidRPr="001238C4">
        <w:rPr>
          <w:rFonts w:ascii="Times New Roman" w:eastAsia="Calibri" w:hAnsi="Times New Roman" w:cs="Times New Roman"/>
        </w:rPr>
        <w:t>NRK</w:t>
      </w:r>
      <w:r w:rsidRPr="001238C4">
        <w:rPr>
          <w:rFonts w:ascii="Times New Roman" w:eastAsia="Calibri" w:hAnsi="Times New Roman" w:cs="Times New Roman"/>
        </w:rPr>
        <w:t xml:space="preserve"> er i strid med</w:t>
      </w:r>
      <w:r w:rsidR="001006DC" w:rsidRPr="001238C4">
        <w:rPr>
          <w:rFonts w:ascii="Times New Roman" w:eastAsia="Calibri" w:hAnsi="Times New Roman" w:cs="Times New Roman"/>
        </w:rPr>
        <w:t xml:space="preserve"> gjeldende</w:t>
      </w:r>
      <w:r w:rsidRPr="001238C4">
        <w:rPr>
          <w:rFonts w:ascii="Times New Roman" w:eastAsia="Calibri" w:hAnsi="Times New Roman" w:cs="Times New Roman"/>
        </w:rPr>
        <w:t xml:space="preserve"> personvernregelverk</w:t>
      </w:r>
      <w:r w:rsidR="00A737AF" w:rsidRPr="001238C4">
        <w:rPr>
          <w:rFonts w:ascii="Times New Roman" w:eastAsia="Calibri" w:hAnsi="Times New Roman" w:cs="Times New Roman"/>
        </w:rPr>
        <w:t>.</w:t>
      </w:r>
    </w:p>
    <w:p w14:paraId="3F9A8544" w14:textId="77777777" w:rsidR="002412B7" w:rsidRPr="001238C4" w:rsidRDefault="002412B7" w:rsidP="002412B7">
      <w:pPr>
        <w:rPr>
          <w:rFonts w:ascii="Times New Roman" w:eastAsia="Calibri" w:hAnsi="Times New Roman" w:cs="Times New Roman"/>
        </w:rPr>
      </w:pPr>
    </w:p>
    <w:p w14:paraId="25F7533A" w14:textId="421C5D7E" w:rsidR="002412B7" w:rsidRPr="001238C4" w:rsidRDefault="002412B7" w:rsidP="002412B7">
      <w:pPr>
        <w:rPr>
          <w:rFonts w:ascii="Times New Roman" w:eastAsia="Calibri" w:hAnsi="Times New Roman" w:cs="Times New Roman"/>
        </w:rPr>
      </w:pPr>
      <w:r w:rsidRPr="001238C4">
        <w:rPr>
          <w:rFonts w:ascii="Times New Roman" w:eastAsia="Calibri" w:hAnsi="Times New Roman" w:cs="Times New Roman"/>
        </w:rPr>
        <w:t xml:space="preserve">Bistand som nevnt over, skal utføres i den utstrekning </w:t>
      </w:r>
      <w:r w:rsidR="00EB6262" w:rsidRPr="001238C4">
        <w:rPr>
          <w:rFonts w:ascii="Times New Roman" w:eastAsia="Calibri" w:hAnsi="Times New Roman" w:cs="Times New Roman"/>
        </w:rPr>
        <w:t xml:space="preserve">det er nødvendig ut fra </w:t>
      </w:r>
      <w:r w:rsidR="006344E7" w:rsidRPr="001238C4">
        <w:rPr>
          <w:rFonts w:ascii="Times New Roman" w:eastAsia="Calibri" w:hAnsi="Times New Roman" w:cs="Times New Roman"/>
        </w:rPr>
        <w:t>NRK</w:t>
      </w:r>
      <w:r w:rsidR="00DF3DB3" w:rsidRPr="001238C4">
        <w:rPr>
          <w:rFonts w:ascii="Times New Roman" w:eastAsia="Calibri" w:hAnsi="Times New Roman" w:cs="Times New Roman"/>
        </w:rPr>
        <w:t xml:space="preserve"> sitt behov, </w:t>
      </w:r>
      <w:r w:rsidRPr="001238C4">
        <w:rPr>
          <w:rFonts w:ascii="Times New Roman" w:eastAsia="Calibri" w:hAnsi="Times New Roman" w:cs="Times New Roman"/>
        </w:rPr>
        <w:t>karakteren av behandlingen og informasjonen tilgjengelig for Databehandler</w:t>
      </w:r>
      <w:r w:rsidR="00EB6262" w:rsidRPr="001238C4">
        <w:rPr>
          <w:rFonts w:ascii="Times New Roman" w:eastAsia="Calibri" w:hAnsi="Times New Roman" w:cs="Times New Roman"/>
        </w:rPr>
        <w:t xml:space="preserve">. </w:t>
      </w:r>
      <w:r w:rsidRPr="001238C4">
        <w:rPr>
          <w:rFonts w:ascii="Times New Roman" w:eastAsia="Calibri" w:hAnsi="Times New Roman" w:cs="Times New Roman"/>
        </w:rPr>
        <w:t xml:space="preserve"> </w:t>
      </w:r>
    </w:p>
    <w:p w14:paraId="12D85CA1" w14:textId="77777777" w:rsidR="003805B4" w:rsidRPr="001238C4" w:rsidRDefault="003805B4" w:rsidP="002412B7">
      <w:pPr>
        <w:rPr>
          <w:rFonts w:ascii="Times New Roman" w:eastAsia="Calibri" w:hAnsi="Times New Roman" w:cs="Times New Roman"/>
        </w:rPr>
      </w:pPr>
    </w:p>
    <w:p w14:paraId="043D964C" w14:textId="3B95B6AF" w:rsidR="004A06F7" w:rsidRPr="001238C4" w:rsidRDefault="7082749C" w:rsidP="16D0B232">
      <w:pPr>
        <w:pStyle w:val="Heading2"/>
        <w:numPr>
          <w:ilvl w:val="1"/>
          <w:numId w:val="0"/>
        </w:numPr>
        <w:rPr>
          <w:rFonts w:ascii="Times New Roman" w:hAnsi="Times New Roman" w:cs="Times New Roman"/>
        </w:rPr>
      </w:pPr>
      <w:bookmarkStart w:id="10" w:name="_Toc118806855"/>
      <w:r w:rsidRPr="001238C4">
        <w:rPr>
          <w:rFonts w:ascii="Times New Roman" w:hAnsi="Times New Roman" w:cs="Times New Roman"/>
        </w:rPr>
        <w:t>3.4</w:t>
      </w:r>
      <w:r w:rsidRPr="001238C4">
        <w:rPr>
          <w:rFonts w:ascii="Times New Roman" w:hAnsi="Times New Roman" w:cs="Times New Roman"/>
        </w:rPr>
        <w:tab/>
      </w:r>
      <w:r w:rsidR="00D04AE2" w:rsidRPr="001238C4">
        <w:rPr>
          <w:rFonts w:ascii="Times New Roman" w:hAnsi="Times New Roman" w:cs="Times New Roman"/>
        </w:rPr>
        <w:t>PERSONOPPLYSNINGSSIKKERHETSBRUDD (</w:t>
      </w:r>
      <w:r w:rsidR="004A06F7" w:rsidRPr="001238C4">
        <w:rPr>
          <w:rFonts w:ascii="Times New Roman" w:hAnsi="Times New Roman" w:cs="Times New Roman"/>
        </w:rPr>
        <w:t>AVVIK</w:t>
      </w:r>
      <w:r w:rsidR="00D04AE2" w:rsidRPr="001238C4">
        <w:rPr>
          <w:rFonts w:ascii="Times New Roman" w:hAnsi="Times New Roman" w:cs="Times New Roman"/>
        </w:rPr>
        <w:t>)</w:t>
      </w:r>
      <w:r w:rsidR="004A06F7" w:rsidRPr="001238C4">
        <w:rPr>
          <w:rFonts w:ascii="Times New Roman" w:hAnsi="Times New Roman" w:cs="Times New Roman"/>
        </w:rPr>
        <w:t xml:space="preserve"> OG AVVIKSMELDINGER</w:t>
      </w:r>
      <w:bookmarkEnd w:id="10"/>
    </w:p>
    <w:p w14:paraId="49BBA5F2" w14:textId="690D592D" w:rsidR="004A06F7" w:rsidRPr="001238C4" w:rsidRDefault="004A06F7" w:rsidP="004A06F7">
      <w:pPr>
        <w:rPr>
          <w:rFonts w:ascii="Times New Roman" w:hAnsi="Times New Roman" w:cs="Times New Roman"/>
        </w:rPr>
      </w:pPr>
      <w:r w:rsidRPr="001238C4">
        <w:rPr>
          <w:rFonts w:ascii="Times New Roman" w:hAnsi="Times New Roman" w:cs="Times New Roman"/>
        </w:rPr>
        <w:t xml:space="preserve">Enhver bruk av informasjonssystemene og Personopplysninger i strid med etablerte rutiner, instrukser fra </w:t>
      </w:r>
      <w:r w:rsidR="006344E7" w:rsidRPr="001238C4">
        <w:rPr>
          <w:rFonts w:ascii="Times New Roman" w:hAnsi="Times New Roman" w:cs="Times New Roman"/>
        </w:rPr>
        <w:t>NRK</w:t>
      </w:r>
      <w:r w:rsidRPr="001238C4">
        <w:rPr>
          <w:rFonts w:ascii="Times New Roman" w:hAnsi="Times New Roman" w:cs="Times New Roman"/>
        </w:rPr>
        <w:t xml:space="preserve"> eller gjeldende </w:t>
      </w:r>
      <w:r w:rsidR="00B07FFD" w:rsidRPr="001238C4">
        <w:rPr>
          <w:rFonts w:ascii="Times New Roman" w:hAnsi="Times New Roman" w:cs="Times New Roman"/>
        </w:rPr>
        <w:t>personvern</w:t>
      </w:r>
      <w:r w:rsidRPr="001238C4">
        <w:rPr>
          <w:rFonts w:ascii="Times New Roman" w:hAnsi="Times New Roman" w:cs="Times New Roman"/>
        </w:rPr>
        <w:t xml:space="preserve">lovgivning skal behandles som avvik. </w:t>
      </w:r>
    </w:p>
    <w:p w14:paraId="3EDA0191" w14:textId="77777777" w:rsidR="004A06F7" w:rsidRPr="001238C4" w:rsidRDefault="004A06F7" w:rsidP="004A06F7">
      <w:pPr>
        <w:rPr>
          <w:rFonts w:ascii="Times New Roman" w:hAnsi="Times New Roman" w:cs="Times New Roman"/>
        </w:rPr>
      </w:pPr>
    </w:p>
    <w:p w14:paraId="4C7AEA8C" w14:textId="77777777" w:rsidR="004A06F7" w:rsidRPr="001238C4" w:rsidRDefault="004A06F7" w:rsidP="004A06F7">
      <w:pPr>
        <w:rPr>
          <w:rFonts w:ascii="Times New Roman" w:hAnsi="Times New Roman" w:cs="Times New Roman"/>
        </w:rPr>
      </w:pPr>
      <w:r w:rsidRPr="001238C4">
        <w:rPr>
          <w:rFonts w:ascii="Times New Roman" w:hAnsi="Times New Roman" w:cs="Times New Roman"/>
        </w:rPr>
        <w:t xml:space="preserve">Databehandler skal ha rutiner og systematiske prosesser for å følge opp avvik, som skal inkludere reetablering av normaltilstanden, eliminasjon av årsaken til avviket, og hindre gjentagelse. </w:t>
      </w:r>
    </w:p>
    <w:p w14:paraId="2284D2A8" w14:textId="77777777" w:rsidR="0024188C" w:rsidRPr="001238C4" w:rsidRDefault="0024188C" w:rsidP="008358C0">
      <w:pPr>
        <w:rPr>
          <w:rFonts w:ascii="Times New Roman" w:hAnsi="Times New Roman" w:cs="Times New Roman"/>
        </w:rPr>
      </w:pPr>
    </w:p>
    <w:p w14:paraId="0C22FA86" w14:textId="1B5BC949" w:rsidR="000434C8" w:rsidRPr="001238C4" w:rsidRDefault="53710C13" w:rsidP="008358C0">
      <w:pPr>
        <w:rPr>
          <w:rFonts w:ascii="Times New Roman" w:hAnsi="Times New Roman" w:cs="Times New Roman"/>
        </w:rPr>
      </w:pPr>
      <w:r w:rsidRPr="001238C4">
        <w:rPr>
          <w:rFonts w:ascii="Times New Roman" w:hAnsi="Times New Roman" w:cs="Times New Roman"/>
        </w:rPr>
        <w:t>Databehandler skal u</w:t>
      </w:r>
      <w:r w:rsidR="23D159F4" w:rsidRPr="001238C4">
        <w:rPr>
          <w:rFonts w:ascii="Times New Roman" w:hAnsi="Times New Roman" w:cs="Times New Roman"/>
        </w:rPr>
        <w:t>ten ugrunnet opphold</w:t>
      </w:r>
      <w:r w:rsidR="00803B89" w:rsidRPr="001238C4">
        <w:rPr>
          <w:rFonts w:ascii="Times New Roman" w:hAnsi="Times New Roman" w:cs="Times New Roman"/>
        </w:rPr>
        <w:t xml:space="preserve"> </w:t>
      </w:r>
      <w:r w:rsidRPr="001238C4">
        <w:rPr>
          <w:rFonts w:ascii="Times New Roman" w:hAnsi="Times New Roman" w:cs="Times New Roman"/>
        </w:rPr>
        <w:t xml:space="preserve">varsle </w:t>
      </w:r>
      <w:r w:rsidR="006344E7" w:rsidRPr="001238C4">
        <w:rPr>
          <w:rFonts w:ascii="Times New Roman" w:hAnsi="Times New Roman" w:cs="Times New Roman"/>
        </w:rPr>
        <w:t>NRK</w:t>
      </w:r>
      <w:r w:rsidRPr="001238C4">
        <w:rPr>
          <w:rFonts w:ascii="Times New Roman" w:hAnsi="Times New Roman" w:cs="Times New Roman"/>
        </w:rPr>
        <w:t xml:space="preserve"> om: </w:t>
      </w:r>
    </w:p>
    <w:p w14:paraId="35B36B2F" w14:textId="77777777" w:rsidR="000434C8" w:rsidRPr="001238C4" w:rsidRDefault="000434C8" w:rsidP="008358C0">
      <w:pPr>
        <w:rPr>
          <w:rFonts w:ascii="Times New Roman" w:hAnsi="Times New Roman" w:cs="Times New Roman"/>
        </w:rPr>
      </w:pPr>
    </w:p>
    <w:p w14:paraId="5BDBA426" w14:textId="5D5D096C" w:rsidR="00DC3B0F" w:rsidRPr="001238C4" w:rsidRDefault="1AB81251" w:rsidP="002331D4">
      <w:pPr>
        <w:pStyle w:val="ListParagraph"/>
        <w:numPr>
          <w:ilvl w:val="0"/>
          <w:numId w:val="9"/>
        </w:numPr>
        <w:rPr>
          <w:rFonts w:ascii="Times New Roman" w:hAnsi="Times New Roman" w:cs="Times New Roman"/>
        </w:rPr>
      </w:pPr>
      <w:r w:rsidRPr="001238C4">
        <w:rPr>
          <w:rFonts w:ascii="Times New Roman" w:hAnsi="Times New Roman" w:cs="Times New Roman"/>
        </w:rPr>
        <w:t>person</w:t>
      </w:r>
      <w:r w:rsidR="238D7EB4" w:rsidRPr="001238C4">
        <w:rPr>
          <w:rFonts w:ascii="Times New Roman" w:hAnsi="Times New Roman" w:cs="Times New Roman"/>
        </w:rPr>
        <w:t>opplysnings</w:t>
      </w:r>
      <w:r w:rsidRPr="001238C4">
        <w:rPr>
          <w:rFonts w:ascii="Times New Roman" w:hAnsi="Times New Roman" w:cs="Times New Roman"/>
        </w:rPr>
        <w:t xml:space="preserve">sikkerhetsbrudd som innebærer </w:t>
      </w:r>
    </w:p>
    <w:p w14:paraId="2B17098B" w14:textId="33743C1E" w:rsidR="00DC3B0F" w:rsidRPr="001238C4" w:rsidRDefault="1AB81251" w:rsidP="002331D4">
      <w:pPr>
        <w:pStyle w:val="ListParagraph"/>
        <w:numPr>
          <w:ilvl w:val="1"/>
          <w:numId w:val="9"/>
        </w:numPr>
        <w:rPr>
          <w:rFonts w:ascii="Times New Roman" w:hAnsi="Times New Roman" w:cs="Times New Roman"/>
        </w:rPr>
      </w:pPr>
      <w:r w:rsidRPr="001238C4">
        <w:rPr>
          <w:rFonts w:ascii="Times New Roman" w:hAnsi="Times New Roman" w:cs="Times New Roman"/>
        </w:rPr>
        <w:t xml:space="preserve">en </w:t>
      </w:r>
      <w:r w:rsidR="00E203B0" w:rsidRPr="001238C4">
        <w:rPr>
          <w:rFonts w:ascii="Times New Roman" w:hAnsi="Times New Roman" w:cs="Times New Roman"/>
        </w:rPr>
        <w:t>utilsiktet, ulovlig eller uautorisert tilgang, bruk eller utlevering av Personopplysning</w:t>
      </w:r>
      <w:r w:rsidR="00FA2B1C" w:rsidRPr="001238C4">
        <w:rPr>
          <w:rFonts w:ascii="Times New Roman" w:hAnsi="Times New Roman" w:cs="Times New Roman"/>
        </w:rPr>
        <w:t>er</w:t>
      </w:r>
    </w:p>
    <w:p w14:paraId="0633E994" w14:textId="72791B3E" w:rsidR="000434C8" w:rsidRPr="001238C4" w:rsidRDefault="00FA2B1C" w:rsidP="002331D4">
      <w:pPr>
        <w:pStyle w:val="ListParagraph"/>
        <w:numPr>
          <w:ilvl w:val="1"/>
          <w:numId w:val="9"/>
        </w:numPr>
        <w:rPr>
          <w:rFonts w:ascii="Times New Roman" w:hAnsi="Times New Roman" w:cs="Times New Roman"/>
        </w:rPr>
      </w:pPr>
      <w:r w:rsidRPr="001238C4">
        <w:rPr>
          <w:rFonts w:ascii="Times New Roman" w:hAnsi="Times New Roman" w:cs="Times New Roman"/>
        </w:rPr>
        <w:t>at Personopplysninger</w:t>
      </w:r>
      <w:r w:rsidR="21CDC841" w:rsidRPr="001238C4">
        <w:rPr>
          <w:rFonts w:ascii="Times New Roman" w:hAnsi="Times New Roman" w:cs="Times New Roman"/>
        </w:rPr>
        <w:t xml:space="preserve"> kan ha</w:t>
      </w:r>
      <w:r w:rsidR="00E203B0" w:rsidRPr="001238C4">
        <w:rPr>
          <w:rFonts w:ascii="Times New Roman" w:hAnsi="Times New Roman" w:cs="Times New Roman"/>
        </w:rPr>
        <w:t xml:space="preserve"> blitt kompromittert</w:t>
      </w:r>
      <w:r w:rsidR="005A4E88" w:rsidRPr="001238C4">
        <w:rPr>
          <w:rFonts w:ascii="Times New Roman" w:hAnsi="Times New Roman" w:cs="Times New Roman"/>
        </w:rPr>
        <w:t xml:space="preserve"> eller </w:t>
      </w:r>
    </w:p>
    <w:p w14:paraId="7CF96C68" w14:textId="77777777" w:rsidR="006E5135" w:rsidRPr="001238C4" w:rsidRDefault="005A4E88" w:rsidP="002331D4">
      <w:pPr>
        <w:pStyle w:val="ListParagraph"/>
        <w:numPr>
          <w:ilvl w:val="1"/>
          <w:numId w:val="9"/>
        </w:numPr>
        <w:rPr>
          <w:rFonts w:ascii="Times New Roman" w:hAnsi="Times New Roman" w:cs="Times New Roman"/>
        </w:rPr>
      </w:pPr>
      <w:r w:rsidRPr="001238C4">
        <w:rPr>
          <w:rFonts w:ascii="Times New Roman" w:hAnsi="Times New Roman" w:cs="Times New Roman"/>
        </w:rPr>
        <w:t>brudd på Personopplysningenes integri</w:t>
      </w:r>
      <w:r w:rsidR="0021767F" w:rsidRPr="001238C4">
        <w:rPr>
          <w:rFonts w:ascii="Times New Roman" w:hAnsi="Times New Roman" w:cs="Times New Roman"/>
        </w:rPr>
        <w:t>t</w:t>
      </w:r>
      <w:r w:rsidRPr="001238C4">
        <w:rPr>
          <w:rFonts w:ascii="Times New Roman" w:hAnsi="Times New Roman" w:cs="Times New Roman"/>
        </w:rPr>
        <w:t>et</w:t>
      </w:r>
      <w:r w:rsidR="00E203B0" w:rsidRPr="001238C4">
        <w:rPr>
          <w:rFonts w:ascii="Times New Roman" w:hAnsi="Times New Roman" w:cs="Times New Roman"/>
        </w:rPr>
        <w:t xml:space="preserve">. </w:t>
      </w:r>
    </w:p>
    <w:p w14:paraId="01AC2C1D" w14:textId="3FBB6A3D" w:rsidR="62B3B80F" w:rsidRPr="001238C4" w:rsidRDefault="004F6AFC" w:rsidP="002331D4">
      <w:pPr>
        <w:pStyle w:val="ListParagraph"/>
        <w:numPr>
          <w:ilvl w:val="0"/>
          <w:numId w:val="9"/>
        </w:numPr>
        <w:rPr>
          <w:rFonts w:ascii="Times New Roman" w:eastAsia="Calibri Light" w:hAnsi="Times New Roman" w:cs="Times New Roman"/>
        </w:rPr>
      </w:pPr>
      <w:r w:rsidRPr="001238C4">
        <w:rPr>
          <w:rFonts w:ascii="Times New Roman" w:hAnsi="Times New Roman" w:cs="Times New Roman"/>
        </w:rPr>
        <w:t>e</w:t>
      </w:r>
      <w:r w:rsidR="6BE37E5F" w:rsidRPr="001238C4">
        <w:rPr>
          <w:rFonts w:ascii="Times New Roman" w:hAnsi="Times New Roman" w:cs="Times New Roman"/>
        </w:rPr>
        <w:t xml:space="preserve">thvert annet </w:t>
      </w:r>
      <w:r w:rsidR="009540AD" w:rsidRPr="001238C4">
        <w:rPr>
          <w:rFonts w:ascii="Times New Roman" w:hAnsi="Times New Roman" w:cs="Times New Roman"/>
        </w:rPr>
        <w:t xml:space="preserve">avvik fra </w:t>
      </w:r>
      <w:r w:rsidR="6BE37E5F" w:rsidRPr="001238C4">
        <w:rPr>
          <w:rFonts w:ascii="Times New Roman" w:hAnsi="Times New Roman" w:cs="Times New Roman"/>
        </w:rPr>
        <w:t xml:space="preserve">denne Databehandleravtalen </w:t>
      </w:r>
    </w:p>
    <w:p w14:paraId="530D4176" w14:textId="34ED3CC3" w:rsidR="004179BE" w:rsidRPr="001238C4" w:rsidRDefault="004179BE" w:rsidP="004179BE">
      <w:pPr>
        <w:rPr>
          <w:rFonts w:ascii="Times New Roman" w:hAnsi="Times New Roman" w:cs="Times New Roman"/>
        </w:rPr>
      </w:pPr>
    </w:p>
    <w:p w14:paraId="0C40D7DD" w14:textId="7530E2E6" w:rsidR="00040C5A" w:rsidRPr="001238C4" w:rsidRDefault="00040C5A" w:rsidP="004179BE">
      <w:pPr>
        <w:rPr>
          <w:rFonts w:ascii="Times New Roman" w:hAnsi="Times New Roman" w:cs="Times New Roman"/>
        </w:rPr>
      </w:pPr>
      <w:r w:rsidRPr="001238C4">
        <w:rPr>
          <w:rFonts w:ascii="Times New Roman" w:hAnsi="Times New Roman" w:cs="Times New Roman"/>
        </w:rPr>
        <w:t xml:space="preserve">Databehandler skal </w:t>
      </w:r>
      <w:r w:rsidR="00BF7685" w:rsidRPr="001238C4">
        <w:rPr>
          <w:rFonts w:ascii="Times New Roman" w:hAnsi="Times New Roman" w:cs="Times New Roman"/>
        </w:rPr>
        <w:t xml:space="preserve">varsle </w:t>
      </w:r>
      <w:r w:rsidR="775960D0" w:rsidRPr="001238C4">
        <w:rPr>
          <w:rFonts w:ascii="Times New Roman" w:hAnsi="Times New Roman" w:cs="Times New Roman"/>
        </w:rPr>
        <w:t>avvik</w:t>
      </w:r>
      <w:r w:rsidR="00BF7685" w:rsidRPr="001238C4">
        <w:rPr>
          <w:rFonts w:ascii="Times New Roman" w:hAnsi="Times New Roman" w:cs="Times New Roman"/>
        </w:rPr>
        <w:t xml:space="preserve"> til </w:t>
      </w:r>
      <w:hyperlink r:id="rId11">
        <w:r w:rsidR="00BF7685" w:rsidRPr="001238C4">
          <w:rPr>
            <w:rStyle w:val="Hyperlink"/>
            <w:rFonts w:ascii="Times New Roman" w:hAnsi="Times New Roman" w:cs="Times New Roman"/>
          </w:rPr>
          <w:t>personvern@nrk.no</w:t>
        </w:r>
      </w:hyperlink>
      <w:r w:rsidR="00A008BC" w:rsidRPr="001238C4">
        <w:rPr>
          <w:rStyle w:val="Hyperlink"/>
          <w:rFonts w:ascii="Times New Roman" w:hAnsi="Times New Roman" w:cs="Times New Roman"/>
        </w:rPr>
        <w:t xml:space="preserve"> </w:t>
      </w:r>
      <w:r w:rsidR="00BF7685" w:rsidRPr="001238C4">
        <w:rPr>
          <w:rFonts w:ascii="Times New Roman" w:hAnsi="Times New Roman" w:cs="Times New Roman"/>
        </w:rPr>
        <w:t xml:space="preserve">og til </w:t>
      </w:r>
      <w:r w:rsidR="006344E7" w:rsidRPr="001238C4">
        <w:rPr>
          <w:rFonts w:ascii="Times New Roman" w:hAnsi="Times New Roman" w:cs="Times New Roman"/>
        </w:rPr>
        <w:t>NRK</w:t>
      </w:r>
      <w:r w:rsidR="00BF7685" w:rsidRPr="001238C4">
        <w:rPr>
          <w:rFonts w:ascii="Times New Roman" w:hAnsi="Times New Roman" w:cs="Times New Roman"/>
        </w:rPr>
        <w:t xml:space="preserve">s </w:t>
      </w:r>
      <w:r w:rsidR="00DD1C97" w:rsidRPr="001238C4">
        <w:rPr>
          <w:rFonts w:ascii="Times New Roman" w:hAnsi="Times New Roman" w:cs="Times New Roman"/>
        </w:rPr>
        <w:t xml:space="preserve">kontaktperson for Avtalen. </w:t>
      </w:r>
    </w:p>
    <w:p w14:paraId="2FF43571" w14:textId="77777777" w:rsidR="00040C5A" w:rsidRPr="001238C4" w:rsidRDefault="00040C5A" w:rsidP="004179BE">
      <w:pPr>
        <w:rPr>
          <w:rFonts w:ascii="Times New Roman" w:hAnsi="Times New Roman" w:cs="Times New Roman"/>
        </w:rPr>
      </w:pPr>
    </w:p>
    <w:p w14:paraId="5C9229AE" w14:textId="1BBD00EA" w:rsidR="00EB6262" w:rsidRPr="001238C4" w:rsidRDefault="00E203B0" w:rsidP="004179BE">
      <w:pPr>
        <w:rPr>
          <w:rFonts w:ascii="Times New Roman" w:hAnsi="Times New Roman" w:cs="Times New Roman"/>
        </w:rPr>
      </w:pPr>
      <w:r w:rsidRPr="001238C4">
        <w:rPr>
          <w:rFonts w:ascii="Times New Roman" w:hAnsi="Times New Roman" w:cs="Times New Roman"/>
        </w:rPr>
        <w:t xml:space="preserve">Databehandler skal gi </w:t>
      </w:r>
      <w:r w:rsidR="006344E7" w:rsidRPr="001238C4">
        <w:rPr>
          <w:rFonts w:ascii="Times New Roman" w:hAnsi="Times New Roman" w:cs="Times New Roman"/>
        </w:rPr>
        <w:t>NRK</w:t>
      </w:r>
      <w:r w:rsidRPr="001238C4">
        <w:rPr>
          <w:rFonts w:ascii="Times New Roman" w:hAnsi="Times New Roman" w:cs="Times New Roman"/>
        </w:rPr>
        <w:t xml:space="preserve"> all informasjon nødvendig for å sette </w:t>
      </w:r>
      <w:r w:rsidR="006344E7" w:rsidRPr="001238C4">
        <w:rPr>
          <w:rFonts w:ascii="Times New Roman" w:hAnsi="Times New Roman" w:cs="Times New Roman"/>
        </w:rPr>
        <w:t>NRK</w:t>
      </w:r>
      <w:r w:rsidRPr="001238C4">
        <w:rPr>
          <w:rFonts w:ascii="Times New Roman" w:hAnsi="Times New Roman" w:cs="Times New Roman"/>
        </w:rPr>
        <w:t xml:space="preserve"> i stand til å overholde gjeldende lovgivning om behandling av personopplysninger og sette </w:t>
      </w:r>
      <w:r w:rsidR="006344E7" w:rsidRPr="001238C4">
        <w:rPr>
          <w:rFonts w:ascii="Times New Roman" w:hAnsi="Times New Roman" w:cs="Times New Roman"/>
        </w:rPr>
        <w:t>NRK</w:t>
      </w:r>
      <w:r w:rsidRPr="001238C4">
        <w:rPr>
          <w:rFonts w:ascii="Times New Roman" w:hAnsi="Times New Roman" w:cs="Times New Roman"/>
        </w:rPr>
        <w:t xml:space="preserve"> i stand til å besvare henvendelser fra datatilsynsmyndigheter. Det er </w:t>
      </w:r>
      <w:r w:rsidR="006344E7" w:rsidRPr="001238C4">
        <w:rPr>
          <w:rFonts w:ascii="Times New Roman" w:hAnsi="Times New Roman" w:cs="Times New Roman"/>
        </w:rPr>
        <w:t>NRK</w:t>
      </w:r>
      <w:r w:rsidRPr="001238C4">
        <w:rPr>
          <w:rFonts w:ascii="Times New Roman" w:hAnsi="Times New Roman" w:cs="Times New Roman"/>
        </w:rPr>
        <w:t xml:space="preserve"> sitt ansvar å melde avvik til Datatilsynet i h</w:t>
      </w:r>
      <w:r w:rsidR="00E8128D" w:rsidRPr="001238C4">
        <w:rPr>
          <w:rFonts w:ascii="Times New Roman" w:hAnsi="Times New Roman" w:cs="Times New Roman"/>
        </w:rPr>
        <w:t xml:space="preserve">enhold til gjeldende lovgivning. </w:t>
      </w:r>
    </w:p>
    <w:p w14:paraId="6E55F052" w14:textId="4656FA7E" w:rsidR="008358C0" w:rsidRPr="001238C4" w:rsidRDefault="2D0A842E" w:rsidP="3EE2FBAF">
      <w:pPr>
        <w:pStyle w:val="Heading2"/>
        <w:numPr>
          <w:ilvl w:val="1"/>
          <w:numId w:val="0"/>
        </w:numPr>
        <w:rPr>
          <w:rFonts w:ascii="Times New Roman" w:hAnsi="Times New Roman" w:cs="Times New Roman"/>
        </w:rPr>
      </w:pPr>
      <w:bookmarkStart w:id="11" w:name="_Toc118806856"/>
      <w:r w:rsidRPr="001238C4">
        <w:rPr>
          <w:rFonts w:ascii="Times New Roman" w:hAnsi="Times New Roman" w:cs="Times New Roman"/>
        </w:rPr>
        <w:t>3.5</w:t>
      </w:r>
      <w:r w:rsidR="00DF3DB3" w:rsidRPr="001238C4">
        <w:rPr>
          <w:rFonts w:ascii="Times New Roman" w:hAnsi="Times New Roman" w:cs="Times New Roman"/>
        </w:rPr>
        <w:tab/>
        <w:t>KONFIDENSIALITET</w:t>
      </w:r>
      <w:bookmarkEnd w:id="11"/>
    </w:p>
    <w:p w14:paraId="71F15A25" w14:textId="4C7E4992" w:rsidR="00DF3DB3" w:rsidRPr="001238C4" w:rsidRDefault="00DF3DB3" w:rsidP="00DF3DB3">
      <w:pPr>
        <w:rPr>
          <w:rFonts w:ascii="Times New Roman" w:hAnsi="Times New Roman" w:cs="Times New Roman"/>
        </w:rPr>
      </w:pPr>
      <w:r w:rsidRPr="001238C4">
        <w:rPr>
          <w:rFonts w:ascii="Times New Roman" w:hAnsi="Times New Roman" w:cs="Times New Roman"/>
        </w:rPr>
        <w:t xml:space="preserve">Databehandler har taushetsplikt om personopplysninger </w:t>
      </w:r>
      <w:r w:rsidR="00031DE4" w:rsidRPr="001238C4">
        <w:rPr>
          <w:rFonts w:ascii="Times New Roman" w:hAnsi="Times New Roman" w:cs="Times New Roman"/>
        </w:rPr>
        <w:t xml:space="preserve">og </w:t>
      </w:r>
      <w:r w:rsidRPr="001238C4">
        <w:rPr>
          <w:rFonts w:ascii="Times New Roman" w:hAnsi="Times New Roman" w:cs="Times New Roman"/>
        </w:rPr>
        <w:t>annen konfidensiell informasjon</w:t>
      </w:r>
      <w:r w:rsidR="00A56E85" w:rsidRPr="001238C4">
        <w:rPr>
          <w:rFonts w:ascii="Times New Roman" w:hAnsi="Times New Roman" w:cs="Times New Roman"/>
        </w:rPr>
        <w:t xml:space="preserve">, </w:t>
      </w:r>
      <w:proofErr w:type="gramStart"/>
      <w:r w:rsidR="00A56E85" w:rsidRPr="001238C4">
        <w:rPr>
          <w:rFonts w:ascii="Times New Roman" w:hAnsi="Times New Roman" w:cs="Times New Roman"/>
        </w:rPr>
        <w:t>herunder</w:t>
      </w:r>
      <w:proofErr w:type="gramEnd"/>
      <w:r w:rsidR="00A56E85" w:rsidRPr="001238C4">
        <w:rPr>
          <w:rFonts w:ascii="Times New Roman" w:hAnsi="Times New Roman" w:cs="Times New Roman"/>
        </w:rPr>
        <w:t xml:space="preserve"> men ikke begrenset til, forretningshemmeligheter.</w:t>
      </w:r>
      <w:r w:rsidR="00154096" w:rsidRPr="001238C4">
        <w:rPr>
          <w:rFonts w:ascii="Times New Roman" w:hAnsi="Times New Roman" w:cs="Times New Roman"/>
        </w:rPr>
        <w:t xml:space="preserve"> </w:t>
      </w:r>
      <w:r w:rsidRPr="001238C4">
        <w:rPr>
          <w:rFonts w:ascii="Times New Roman" w:hAnsi="Times New Roman" w:cs="Times New Roman"/>
        </w:rPr>
        <w:t xml:space="preserve">Databehandler skal sikre at alle </w:t>
      </w:r>
      <w:r w:rsidR="005F787E" w:rsidRPr="001238C4">
        <w:rPr>
          <w:rFonts w:ascii="Times New Roman" w:hAnsi="Times New Roman" w:cs="Times New Roman"/>
        </w:rPr>
        <w:t>som utfører arbeid for</w:t>
      </w:r>
      <w:r w:rsidRPr="001238C4">
        <w:rPr>
          <w:rFonts w:ascii="Times New Roman" w:hAnsi="Times New Roman" w:cs="Times New Roman"/>
        </w:rPr>
        <w:t xml:space="preserve"> Databehandler, enten ansatte eller innleide, som har tilgang til eller er involvert i B</w:t>
      </w:r>
      <w:r w:rsidR="005F787E" w:rsidRPr="001238C4">
        <w:rPr>
          <w:rFonts w:ascii="Times New Roman" w:hAnsi="Times New Roman" w:cs="Times New Roman"/>
        </w:rPr>
        <w:t>ehandling av personopplysninger</w:t>
      </w:r>
      <w:r w:rsidRPr="001238C4">
        <w:rPr>
          <w:rFonts w:ascii="Times New Roman" w:hAnsi="Times New Roman" w:cs="Times New Roman"/>
        </w:rPr>
        <w:t xml:space="preserve"> etter Avtalen (i) er underlagt taushetsplikt og (ii) er informert om og overholder forpliktelsene etter denne Databehandleravtalen. Taushetsplikten gjelder også etter opphør</w:t>
      </w:r>
      <w:r w:rsidR="004B1805" w:rsidRPr="001238C4">
        <w:rPr>
          <w:rFonts w:ascii="Times New Roman" w:hAnsi="Times New Roman" w:cs="Times New Roman"/>
        </w:rPr>
        <w:t xml:space="preserve"> av Avtalen</w:t>
      </w:r>
      <w:r w:rsidR="00BD42F7" w:rsidRPr="001238C4">
        <w:rPr>
          <w:rFonts w:ascii="Times New Roman" w:hAnsi="Times New Roman" w:cs="Times New Roman"/>
        </w:rPr>
        <w:t xml:space="preserve"> eller Databehandleravtalen</w:t>
      </w:r>
      <w:r w:rsidRPr="001238C4">
        <w:rPr>
          <w:rFonts w:ascii="Times New Roman" w:hAnsi="Times New Roman" w:cs="Times New Roman"/>
        </w:rPr>
        <w:t>.</w:t>
      </w:r>
    </w:p>
    <w:p w14:paraId="531C2E0F" w14:textId="4C1A499C" w:rsidR="00DF3DB3" w:rsidRPr="001238C4" w:rsidRDefault="6C51F0F2" w:rsidP="3A24F348">
      <w:pPr>
        <w:pStyle w:val="Heading2"/>
        <w:numPr>
          <w:ilvl w:val="1"/>
          <w:numId w:val="0"/>
        </w:numPr>
        <w:rPr>
          <w:rFonts w:ascii="Times New Roman" w:hAnsi="Times New Roman" w:cs="Times New Roman"/>
        </w:rPr>
      </w:pPr>
      <w:bookmarkStart w:id="12" w:name="_Toc118806857"/>
      <w:r w:rsidRPr="001238C4">
        <w:rPr>
          <w:rFonts w:ascii="Times New Roman" w:hAnsi="Times New Roman" w:cs="Times New Roman"/>
        </w:rPr>
        <w:t>3.6</w:t>
      </w:r>
      <w:r w:rsidR="00DA590D" w:rsidRPr="001238C4">
        <w:rPr>
          <w:rFonts w:ascii="Times New Roman" w:hAnsi="Times New Roman" w:cs="Times New Roman"/>
        </w:rPr>
        <w:tab/>
        <w:t>SIKKERHETSREVISJONER</w:t>
      </w:r>
      <w:bookmarkEnd w:id="12"/>
    </w:p>
    <w:p w14:paraId="7B1FCF96" w14:textId="677A26BA" w:rsidR="001232A9" w:rsidRPr="001238C4" w:rsidRDefault="001232A9" w:rsidP="001232A9">
      <w:pPr>
        <w:rPr>
          <w:rFonts w:ascii="Times New Roman" w:hAnsi="Times New Roman" w:cs="Times New Roman"/>
        </w:rPr>
      </w:pPr>
      <w:r w:rsidRPr="001238C4">
        <w:rPr>
          <w:rFonts w:ascii="Times New Roman" w:hAnsi="Times New Roman" w:cs="Times New Roman"/>
        </w:rPr>
        <w:t xml:space="preserve">Databehandler vil </w:t>
      </w:r>
      <w:r w:rsidR="005F787E" w:rsidRPr="001238C4">
        <w:rPr>
          <w:rFonts w:ascii="Times New Roman" w:hAnsi="Times New Roman" w:cs="Times New Roman"/>
        </w:rPr>
        <w:t>jevnlig</w:t>
      </w:r>
      <w:r w:rsidR="00893E19" w:rsidRPr="001238C4">
        <w:rPr>
          <w:rFonts w:ascii="Times New Roman" w:hAnsi="Times New Roman" w:cs="Times New Roman"/>
        </w:rPr>
        <w:t xml:space="preserve">, enten selv eller ved hjelp av tredjepart, </w:t>
      </w:r>
      <w:r w:rsidRPr="001238C4">
        <w:rPr>
          <w:rFonts w:ascii="Times New Roman" w:hAnsi="Times New Roman" w:cs="Times New Roman"/>
        </w:rPr>
        <w:t xml:space="preserve">foreta sikkerhetsrevisjoner for systemer og lignende som er relevant </w:t>
      </w:r>
      <w:r w:rsidR="00BD6676" w:rsidRPr="001238C4">
        <w:rPr>
          <w:rFonts w:ascii="Times New Roman" w:hAnsi="Times New Roman" w:cs="Times New Roman"/>
        </w:rPr>
        <w:t>for</w:t>
      </w:r>
      <w:r w:rsidRPr="001238C4">
        <w:rPr>
          <w:rFonts w:ascii="Times New Roman" w:hAnsi="Times New Roman" w:cs="Times New Roman"/>
        </w:rPr>
        <w:t xml:space="preserve"> </w:t>
      </w:r>
      <w:r w:rsidR="00BD6676" w:rsidRPr="001238C4">
        <w:rPr>
          <w:rFonts w:ascii="Times New Roman" w:hAnsi="Times New Roman" w:cs="Times New Roman"/>
        </w:rPr>
        <w:t>B</w:t>
      </w:r>
      <w:r w:rsidRPr="001238C4">
        <w:rPr>
          <w:rFonts w:ascii="Times New Roman" w:hAnsi="Times New Roman" w:cs="Times New Roman"/>
        </w:rPr>
        <w:t>ehandlingen av</w:t>
      </w:r>
      <w:r w:rsidR="00BD6676" w:rsidRPr="001238C4">
        <w:rPr>
          <w:rFonts w:ascii="Times New Roman" w:hAnsi="Times New Roman" w:cs="Times New Roman"/>
        </w:rPr>
        <w:t xml:space="preserve"> P</w:t>
      </w:r>
      <w:r w:rsidRPr="001238C4">
        <w:rPr>
          <w:rFonts w:ascii="Times New Roman" w:hAnsi="Times New Roman" w:cs="Times New Roman"/>
        </w:rPr>
        <w:t>ersonopplysninger som omfattes av denne Databehandleravtalen.</w:t>
      </w:r>
      <w:r w:rsidR="0024452E" w:rsidRPr="001238C4">
        <w:rPr>
          <w:rFonts w:ascii="Times New Roman" w:hAnsi="Times New Roman" w:cs="Times New Roman"/>
        </w:rPr>
        <w:t xml:space="preserve"> </w:t>
      </w:r>
      <w:r w:rsidR="006344E7" w:rsidRPr="001238C4">
        <w:rPr>
          <w:rFonts w:ascii="Times New Roman" w:hAnsi="Times New Roman" w:cs="Times New Roman"/>
        </w:rPr>
        <w:t>NRK</w:t>
      </w:r>
      <w:r w:rsidR="0024452E" w:rsidRPr="001238C4">
        <w:rPr>
          <w:rFonts w:ascii="Times New Roman" w:hAnsi="Times New Roman" w:cs="Times New Roman"/>
        </w:rPr>
        <w:t xml:space="preserve"> skal ha tilgang til rapporter</w:t>
      </w:r>
      <w:r w:rsidR="004B1805" w:rsidRPr="001238C4">
        <w:rPr>
          <w:rFonts w:ascii="Times New Roman" w:hAnsi="Times New Roman" w:cs="Times New Roman"/>
        </w:rPr>
        <w:t xml:space="preserve"> som dokumenterer sikkerhetsrevisjoner</w:t>
      </w:r>
      <w:r w:rsidR="0024452E" w:rsidRPr="001238C4">
        <w:rPr>
          <w:rFonts w:ascii="Times New Roman" w:hAnsi="Times New Roman" w:cs="Times New Roman"/>
        </w:rPr>
        <w:t xml:space="preserve">. </w:t>
      </w:r>
    </w:p>
    <w:p w14:paraId="0E6B9B0A" w14:textId="77777777" w:rsidR="001232A9" w:rsidRPr="001238C4" w:rsidRDefault="001232A9" w:rsidP="001232A9">
      <w:pPr>
        <w:rPr>
          <w:rFonts w:ascii="Times New Roman" w:hAnsi="Times New Roman" w:cs="Times New Roman"/>
        </w:rPr>
      </w:pPr>
    </w:p>
    <w:p w14:paraId="512797B0" w14:textId="34F81AAB" w:rsidR="001232A9" w:rsidRPr="001238C4" w:rsidRDefault="006344E7" w:rsidP="001232A9">
      <w:pPr>
        <w:rPr>
          <w:rFonts w:ascii="Times New Roman" w:hAnsi="Times New Roman" w:cs="Times New Roman"/>
        </w:rPr>
      </w:pPr>
      <w:r w:rsidRPr="001238C4">
        <w:rPr>
          <w:rFonts w:ascii="Times New Roman" w:hAnsi="Times New Roman" w:cs="Times New Roman"/>
        </w:rPr>
        <w:t>NRK</w:t>
      </w:r>
      <w:r w:rsidR="001232A9" w:rsidRPr="001238C4">
        <w:rPr>
          <w:rFonts w:ascii="Times New Roman" w:hAnsi="Times New Roman" w:cs="Times New Roman"/>
        </w:rPr>
        <w:t xml:space="preserve"> har</w:t>
      </w:r>
      <w:r w:rsidR="00616945" w:rsidRPr="001238C4">
        <w:rPr>
          <w:rFonts w:ascii="Times New Roman" w:hAnsi="Times New Roman" w:cs="Times New Roman"/>
        </w:rPr>
        <w:t xml:space="preserve"> </w:t>
      </w:r>
      <w:r w:rsidR="001232A9" w:rsidRPr="001238C4">
        <w:rPr>
          <w:rFonts w:ascii="Times New Roman" w:hAnsi="Times New Roman" w:cs="Times New Roman"/>
        </w:rPr>
        <w:t xml:space="preserve">rett til å kreve sikkerhetsrevisjon utført av uavhengig tredjepart. Vedkommende tredjepart vil utarbeide en rapport som vil bli overlevert </w:t>
      </w:r>
      <w:r w:rsidRPr="001238C4">
        <w:rPr>
          <w:rFonts w:ascii="Times New Roman" w:hAnsi="Times New Roman" w:cs="Times New Roman"/>
        </w:rPr>
        <w:t>NRK</w:t>
      </w:r>
      <w:r w:rsidR="001232A9" w:rsidRPr="001238C4">
        <w:rPr>
          <w:rFonts w:ascii="Times New Roman" w:hAnsi="Times New Roman" w:cs="Times New Roman"/>
        </w:rPr>
        <w:t xml:space="preserve"> på forespørsel. </w:t>
      </w:r>
      <w:r w:rsidRPr="001238C4">
        <w:rPr>
          <w:rFonts w:ascii="Times New Roman" w:hAnsi="Times New Roman" w:cs="Times New Roman"/>
        </w:rPr>
        <w:t>NRK</w:t>
      </w:r>
      <w:r w:rsidR="001232A9" w:rsidRPr="001238C4">
        <w:rPr>
          <w:rFonts w:ascii="Times New Roman" w:hAnsi="Times New Roman" w:cs="Times New Roman"/>
        </w:rPr>
        <w:t xml:space="preserve"> er innforstått med at Databehandler </w:t>
      </w:r>
      <w:r w:rsidR="004B1805" w:rsidRPr="001238C4">
        <w:rPr>
          <w:rFonts w:ascii="Times New Roman" w:hAnsi="Times New Roman" w:cs="Times New Roman"/>
        </w:rPr>
        <w:t xml:space="preserve">kan </w:t>
      </w:r>
      <w:r w:rsidR="001232A9" w:rsidRPr="001238C4">
        <w:rPr>
          <w:rFonts w:ascii="Times New Roman" w:hAnsi="Times New Roman" w:cs="Times New Roman"/>
        </w:rPr>
        <w:t xml:space="preserve">beregne </w:t>
      </w:r>
      <w:r w:rsidR="00C700B2" w:rsidRPr="001238C4">
        <w:rPr>
          <w:rFonts w:ascii="Times New Roman" w:hAnsi="Times New Roman" w:cs="Times New Roman"/>
        </w:rPr>
        <w:t>kompensasjon</w:t>
      </w:r>
      <w:r w:rsidR="001232A9" w:rsidRPr="001238C4">
        <w:rPr>
          <w:rFonts w:ascii="Times New Roman" w:hAnsi="Times New Roman" w:cs="Times New Roman"/>
        </w:rPr>
        <w:t xml:space="preserve"> for gjennomføringen av revisjonen.</w:t>
      </w:r>
    </w:p>
    <w:p w14:paraId="76F31898" w14:textId="77777777" w:rsidR="00CE397A" w:rsidRPr="001238C4" w:rsidRDefault="00CE397A" w:rsidP="001232A9">
      <w:pPr>
        <w:rPr>
          <w:rFonts w:ascii="Times New Roman" w:hAnsi="Times New Roman" w:cs="Times New Roman"/>
        </w:rPr>
      </w:pPr>
    </w:p>
    <w:p w14:paraId="6703815E" w14:textId="521AFC56" w:rsidR="004A06F7" w:rsidRPr="001238C4" w:rsidRDefault="006344E7" w:rsidP="004A06F7">
      <w:pPr>
        <w:rPr>
          <w:rFonts w:ascii="Times New Roman" w:hAnsi="Times New Roman" w:cs="Times New Roman"/>
        </w:rPr>
      </w:pPr>
      <w:r w:rsidRPr="001238C4">
        <w:rPr>
          <w:rFonts w:ascii="Times New Roman" w:hAnsi="Times New Roman" w:cs="Times New Roman"/>
        </w:rPr>
        <w:t>NRK</w:t>
      </w:r>
      <w:r w:rsidR="00CE397A" w:rsidRPr="001238C4">
        <w:rPr>
          <w:rFonts w:ascii="Times New Roman" w:hAnsi="Times New Roman" w:cs="Times New Roman"/>
        </w:rPr>
        <w:t xml:space="preserve"> kan vise slik rapport til tilsynsmyndigheter og andre som har krav på å kjenne innholdet.</w:t>
      </w:r>
    </w:p>
    <w:p w14:paraId="0C86E09F" w14:textId="2BE467EC" w:rsidR="006F1332" w:rsidRPr="001238C4" w:rsidRDefault="44DF20D4" w:rsidP="5F49EFC7">
      <w:pPr>
        <w:pStyle w:val="Heading2"/>
        <w:numPr>
          <w:ilvl w:val="1"/>
          <w:numId w:val="0"/>
        </w:numPr>
        <w:rPr>
          <w:rFonts w:ascii="Times New Roman" w:hAnsi="Times New Roman" w:cs="Times New Roman"/>
        </w:rPr>
      </w:pPr>
      <w:bookmarkStart w:id="13" w:name="_Toc118806858"/>
      <w:r w:rsidRPr="001238C4">
        <w:rPr>
          <w:rFonts w:ascii="Times New Roman" w:hAnsi="Times New Roman" w:cs="Times New Roman"/>
        </w:rPr>
        <w:t>3.7</w:t>
      </w:r>
      <w:r w:rsidR="006F1332" w:rsidRPr="001238C4">
        <w:rPr>
          <w:rFonts w:ascii="Times New Roman" w:hAnsi="Times New Roman" w:cs="Times New Roman"/>
        </w:rPr>
        <w:tab/>
        <w:t>BRUK AV UNDERLEVERANDØRER</w:t>
      </w:r>
      <w:bookmarkEnd w:id="13"/>
    </w:p>
    <w:p w14:paraId="2D63F5B3" w14:textId="211E3EFC" w:rsidR="009E6B5C" w:rsidRPr="001238C4" w:rsidRDefault="008F5E89" w:rsidP="009E6B5C">
      <w:pPr>
        <w:rPr>
          <w:rFonts w:ascii="Times New Roman" w:hAnsi="Times New Roman" w:cs="Times New Roman"/>
        </w:rPr>
      </w:pPr>
      <w:r w:rsidRPr="001238C4">
        <w:rPr>
          <w:rFonts w:ascii="Times New Roman" w:hAnsi="Times New Roman" w:cs="Times New Roman"/>
        </w:rPr>
        <w:t xml:space="preserve">Enhver underleverandør skal godkjennes </w:t>
      </w:r>
      <w:r w:rsidR="00857AD8" w:rsidRPr="001238C4">
        <w:rPr>
          <w:rFonts w:ascii="Times New Roman" w:hAnsi="Times New Roman" w:cs="Times New Roman"/>
        </w:rPr>
        <w:t xml:space="preserve">skriftlig </w:t>
      </w:r>
      <w:r w:rsidRPr="001238C4">
        <w:rPr>
          <w:rFonts w:ascii="Times New Roman" w:hAnsi="Times New Roman" w:cs="Times New Roman"/>
        </w:rPr>
        <w:t xml:space="preserve">av </w:t>
      </w:r>
      <w:r w:rsidR="006344E7" w:rsidRPr="001238C4">
        <w:rPr>
          <w:rFonts w:ascii="Times New Roman" w:hAnsi="Times New Roman" w:cs="Times New Roman"/>
        </w:rPr>
        <w:t>NRK</w:t>
      </w:r>
      <w:r w:rsidRPr="001238C4">
        <w:rPr>
          <w:rFonts w:ascii="Times New Roman" w:hAnsi="Times New Roman" w:cs="Times New Roman"/>
        </w:rPr>
        <w:t xml:space="preserve"> før underleverandøren kan behandle personopplysninger. </w:t>
      </w:r>
      <w:r w:rsidR="0085260B" w:rsidRPr="001238C4">
        <w:rPr>
          <w:rFonts w:ascii="Times New Roman" w:hAnsi="Times New Roman" w:cs="Times New Roman"/>
        </w:rPr>
        <w:t>Databehandler har rett til å benytte underleverandører</w:t>
      </w:r>
      <w:r w:rsidR="00576FF6" w:rsidRPr="001238C4">
        <w:rPr>
          <w:rFonts w:ascii="Times New Roman" w:hAnsi="Times New Roman" w:cs="Times New Roman"/>
        </w:rPr>
        <w:t xml:space="preserve"> og </w:t>
      </w:r>
      <w:r w:rsidR="006344E7" w:rsidRPr="001238C4">
        <w:rPr>
          <w:rFonts w:ascii="Times New Roman" w:hAnsi="Times New Roman" w:cs="Times New Roman"/>
        </w:rPr>
        <w:t>NRK</w:t>
      </w:r>
      <w:r w:rsidR="00576FF6" w:rsidRPr="001238C4">
        <w:rPr>
          <w:rFonts w:ascii="Times New Roman" w:hAnsi="Times New Roman" w:cs="Times New Roman"/>
        </w:rPr>
        <w:t xml:space="preserve"> aksepterer underleverandører som angitt i </w:t>
      </w:r>
      <w:r w:rsidR="004D6D40" w:rsidRPr="001238C4">
        <w:rPr>
          <w:rFonts w:ascii="Times New Roman" w:hAnsi="Times New Roman" w:cs="Times New Roman"/>
        </w:rPr>
        <w:t>Vedlegg</w:t>
      </w:r>
      <w:r w:rsidR="00576FF6" w:rsidRPr="001238C4">
        <w:rPr>
          <w:rFonts w:ascii="Times New Roman" w:hAnsi="Times New Roman" w:cs="Times New Roman"/>
        </w:rPr>
        <w:t xml:space="preserve"> 1</w:t>
      </w:r>
      <w:r w:rsidR="0085260B" w:rsidRPr="001238C4">
        <w:rPr>
          <w:rFonts w:ascii="Times New Roman" w:hAnsi="Times New Roman" w:cs="Times New Roman"/>
        </w:rPr>
        <w:t xml:space="preserve">. </w:t>
      </w:r>
      <w:r w:rsidR="009E6B5C" w:rsidRPr="001238C4">
        <w:rPr>
          <w:rFonts w:ascii="Times New Roman" w:hAnsi="Times New Roman" w:cs="Times New Roman"/>
        </w:rPr>
        <w:t>Databehandler skal, i skriftlig avtale med enhver underleverandør, sikre at Behandling av Personopplysninger utført av underleverandører skal være underlagt de samme forpliktelser og begrensninger som de pålagt Databehandler i henhold til denne Databehandleravtalen.</w:t>
      </w:r>
    </w:p>
    <w:p w14:paraId="6ED5A7DF" w14:textId="0CC3CC69" w:rsidR="009E6B5C" w:rsidRPr="001238C4" w:rsidRDefault="009E6B5C" w:rsidP="0085260B">
      <w:pPr>
        <w:rPr>
          <w:rFonts w:ascii="Times New Roman" w:hAnsi="Times New Roman" w:cs="Times New Roman"/>
        </w:rPr>
      </w:pPr>
    </w:p>
    <w:p w14:paraId="4E858B8B" w14:textId="1F2FB7CD" w:rsidR="00030445" w:rsidRPr="001238C4" w:rsidRDefault="53710C13" w:rsidP="00030445">
      <w:pPr>
        <w:rPr>
          <w:rFonts w:ascii="Times New Roman" w:hAnsi="Times New Roman" w:cs="Times New Roman"/>
        </w:rPr>
      </w:pPr>
      <w:r w:rsidRPr="001238C4">
        <w:rPr>
          <w:rFonts w:ascii="Times New Roman" w:hAnsi="Times New Roman" w:cs="Times New Roman"/>
        </w:rPr>
        <w:t xml:space="preserve">Dersom Databehandler planlegger å skifte ut eller benytte ny underleverandør, skal Databehandler skriftlig </w:t>
      </w:r>
      <w:r w:rsidR="00930EF8" w:rsidRPr="001238C4">
        <w:rPr>
          <w:rFonts w:ascii="Times New Roman" w:hAnsi="Times New Roman" w:cs="Times New Roman"/>
        </w:rPr>
        <w:t>innhente godkjenning fra</w:t>
      </w:r>
      <w:r w:rsidRPr="001238C4">
        <w:rPr>
          <w:rFonts w:ascii="Times New Roman" w:hAnsi="Times New Roman" w:cs="Times New Roman"/>
        </w:rPr>
        <w:t xml:space="preserve"> </w:t>
      </w:r>
      <w:r w:rsidR="006344E7" w:rsidRPr="001238C4">
        <w:rPr>
          <w:rFonts w:ascii="Times New Roman" w:hAnsi="Times New Roman" w:cs="Times New Roman"/>
        </w:rPr>
        <w:t>NRK</w:t>
      </w:r>
      <w:r w:rsidR="00930EF8" w:rsidRPr="001238C4">
        <w:rPr>
          <w:rFonts w:ascii="Times New Roman" w:hAnsi="Times New Roman" w:cs="Times New Roman"/>
        </w:rPr>
        <w:t xml:space="preserve"> senest innen ny underleverandør</w:t>
      </w:r>
      <w:r w:rsidRPr="001238C4">
        <w:rPr>
          <w:rFonts w:ascii="Times New Roman" w:hAnsi="Times New Roman" w:cs="Times New Roman"/>
        </w:rPr>
        <w:t xml:space="preserve"> starter Behandling av Personopplysninger. Dersom </w:t>
      </w:r>
      <w:r w:rsidR="006344E7" w:rsidRPr="001238C4">
        <w:rPr>
          <w:rFonts w:ascii="Times New Roman" w:hAnsi="Times New Roman" w:cs="Times New Roman"/>
        </w:rPr>
        <w:t>NRK</w:t>
      </w:r>
      <w:r w:rsidRPr="001238C4">
        <w:rPr>
          <w:rFonts w:ascii="Times New Roman" w:hAnsi="Times New Roman" w:cs="Times New Roman"/>
        </w:rPr>
        <w:t xml:space="preserve"> motsetter seg endringen, kan </w:t>
      </w:r>
      <w:r w:rsidR="006344E7" w:rsidRPr="001238C4">
        <w:rPr>
          <w:rFonts w:ascii="Times New Roman" w:hAnsi="Times New Roman" w:cs="Times New Roman"/>
        </w:rPr>
        <w:t>NRK</w:t>
      </w:r>
      <w:r w:rsidRPr="001238C4">
        <w:rPr>
          <w:rFonts w:ascii="Times New Roman" w:hAnsi="Times New Roman" w:cs="Times New Roman"/>
        </w:rPr>
        <w:t xml:space="preserve"> si opp avtalen med 3 måneders oppsigelsestid. Dersom </w:t>
      </w:r>
      <w:r w:rsidR="006344E7" w:rsidRPr="001238C4">
        <w:rPr>
          <w:rFonts w:ascii="Times New Roman" w:hAnsi="Times New Roman" w:cs="Times New Roman"/>
        </w:rPr>
        <w:t>NRK</w:t>
      </w:r>
      <w:r w:rsidRPr="001238C4">
        <w:rPr>
          <w:rFonts w:ascii="Times New Roman" w:hAnsi="Times New Roman" w:cs="Times New Roman"/>
        </w:rPr>
        <w:t xml:space="preserve"> ikke sier opp avtalen, anses den nye underleverandøren akseptert.</w:t>
      </w:r>
      <w:r w:rsidR="00892CFC" w:rsidRPr="001238C4">
        <w:rPr>
          <w:rFonts w:ascii="Times New Roman" w:hAnsi="Times New Roman" w:cs="Times New Roman"/>
        </w:rPr>
        <w:t xml:space="preserve"> Partene skal til enhver tid holde listen over godkjente underleverandører i vedlegg 2 oppdatert.</w:t>
      </w:r>
    </w:p>
    <w:p w14:paraId="1B476D37" w14:textId="77777777" w:rsidR="00030445" w:rsidRPr="001238C4" w:rsidRDefault="00030445" w:rsidP="0085260B">
      <w:pPr>
        <w:rPr>
          <w:rFonts w:ascii="Times New Roman" w:hAnsi="Times New Roman" w:cs="Times New Roman"/>
        </w:rPr>
      </w:pPr>
    </w:p>
    <w:p w14:paraId="3597DF14" w14:textId="38BDD3D8" w:rsidR="008F5E89" w:rsidRPr="001238C4" w:rsidRDefault="50C96F27" w:rsidP="6F7D69D3">
      <w:pPr>
        <w:pStyle w:val="Heading2"/>
        <w:numPr>
          <w:ilvl w:val="1"/>
          <w:numId w:val="0"/>
        </w:numPr>
        <w:rPr>
          <w:rFonts w:ascii="Times New Roman" w:hAnsi="Times New Roman" w:cs="Times New Roman"/>
        </w:rPr>
      </w:pPr>
      <w:bookmarkStart w:id="14" w:name="_Toc118806859"/>
      <w:r w:rsidRPr="001238C4">
        <w:rPr>
          <w:rFonts w:ascii="Times New Roman" w:hAnsi="Times New Roman" w:cs="Times New Roman"/>
        </w:rPr>
        <w:t>3.8</w:t>
      </w:r>
      <w:r w:rsidR="53710C13" w:rsidRPr="001238C4">
        <w:rPr>
          <w:rFonts w:ascii="Times New Roman" w:hAnsi="Times New Roman" w:cs="Times New Roman"/>
        </w:rPr>
        <w:tab/>
        <w:t>OVERFØRING AV PERSONOPPLYSNINGER TIL TREDJELAND</w:t>
      </w:r>
      <w:bookmarkEnd w:id="14"/>
    </w:p>
    <w:p w14:paraId="7CAD0ABD" w14:textId="51EEABBB" w:rsidR="2C794992" w:rsidRPr="001238C4" w:rsidRDefault="2C794992" w:rsidP="3C30EA5A">
      <w:pPr>
        <w:rPr>
          <w:rFonts w:ascii="Times New Roman" w:hAnsi="Times New Roman" w:cs="Times New Roman"/>
        </w:rPr>
      </w:pPr>
      <w:r w:rsidRPr="001238C4">
        <w:rPr>
          <w:rFonts w:ascii="Times New Roman" w:hAnsi="Times New Roman" w:cs="Times New Roman"/>
        </w:rPr>
        <w:t xml:space="preserve">Databehandleren skal ikke overføre Personopplysninger utenfor Det europeiske økonomiske samarbeidsområde (EØS), eller gi noen utenfor EØS (herunder underleverandører) tilgang til Personopplysninger som behandles på vegne av </w:t>
      </w:r>
      <w:r w:rsidR="006344E7" w:rsidRPr="001238C4">
        <w:rPr>
          <w:rFonts w:ascii="Times New Roman" w:hAnsi="Times New Roman" w:cs="Times New Roman"/>
        </w:rPr>
        <w:t>NRK</w:t>
      </w:r>
      <w:r w:rsidRPr="001238C4">
        <w:rPr>
          <w:rFonts w:ascii="Times New Roman" w:hAnsi="Times New Roman" w:cs="Times New Roman"/>
        </w:rPr>
        <w:t xml:space="preserve">, uten skriftlig forhåndssamtykke fra </w:t>
      </w:r>
      <w:r w:rsidR="006344E7" w:rsidRPr="001238C4">
        <w:rPr>
          <w:rFonts w:ascii="Times New Roman" w:hAnsi="Times New Roman" w:cs="Times New Roman"/>
        </w:rPr>
        <w:t>NRK</w:t>
      </w:r>
      <w:r w:rsidRPr="001238C4">
        <w:rPr>
          <w:rFonts w:ascii="Times New Roman" w:hAnsi="Times New Roman" w:cs="Times New Roman"/>
        </w:rPr>
        <w:t xml:space="preserve">. For å unngå enhver tvil, gjelder det samme dersom opplysningene lagres i EØS, men kan aksesseres av personell som er lokalisert utenfor EØS. </w:t>
      </w:r>
    </w:p>
    <w:p w14:paraId="62B75B71" w14:textId="695CA087" w:rsidR="2C794992" w:rsidRPr="001238C4" w:rsidRDefault="2C794992" w:rsidP="3C30EA5A">
      <w:pPr>
        <w:rPr>
          <w:rFonts w:ascii="Times New Roman" w:hAnsi="Times New Roman" w:cs="Times New Roman"/>
        </w:rPr>
      </w:pPr>
      <w:r w:rsidRPr="001238C4">
        <w:rPr>
          <w:rFonts w:ascii="Times New Roman" w:hAnsi="Times New Roman" w:cs="Times New Roman"/>
        </w:rPr>
        <w:t xml:space="preserve"> </w:t>
      </w:r>
    </w:p>
    <w:p w14:paraId="5F9713DE" w14:textId="1DBACEB9" w:rsidR="2C794992" w:rsidRPr="001238C4" w:rsidRDefault="2C794992">
      <w:pPr>
        <w:rPr>
          <w:rFonts w:ascii="Times New Roman" w:hAnsi="Times New Roman" w:cs="Times New Roman"/>
        </w:rPr>
      </w:pPr>
      <w:r w:rsidRPr="001238C4">
        <w:rPr>
          <w:rFonts w:ascii="Times New Roman" w:hAnsi="Times New Roman" w:cs="Times New Roman"/>
        </w:rPr>
        <w:t xml:space="preserve">Dersom </w:t>
      </w:r>
      <w:r w:rsidR="006344E7" w:rsidRPr="001238C4">
        <w:rPr>
          <w:rFonts w:ascii="Times New Roman" w:hAnsi="Times New Roman" w:cs="Times New Roman"/>
        </w:rPr>
        <w:t>NRK</w:t>
      </w:r>
      <w:r w:rsidRPr="001238C4">
        <w:rPr>
          <w:rFonts w:ascii="Times New Roman" w:hAnsi="Times New Roman" w:cs="Times New Roman"/>
        </w:rPr>
        <w:t xml:space="preserve"> har gitt sitt skriftlige samtykke til overføring av Personopplysninger til et land utenfor EØS som ikke er ansett å sikre et tilstrekkelig beskyttelsesnivå i henhold til GDPR («Tredjeland») skal Databehandler samarbeide med </w:t>
      </w:r>
      <w:r w:rsidR="006344E7" w:rsidRPr="001238C4">
        <w:rPr>
          <w:rFonts w:ascii="Times New Roman" w:hAnsi="Times New Roman" w:cs="Times New Roman"/>
        </w:rPr>
        <w:t>NRK</w:t>
      </w:r>
      <w:r w:rsidRPr="001238C4">
        <w:rPr>
          <w:rFonts w:ascii="Times New Roman" w:hAnsi="Times New Roman" w:cs="Times New Roman"/>
        </w:rPr>
        <w:t xml:space="preserve"> om å sikre lovligheten av overføringene. Databehandler forplikter seg herunder, på forespørsel fra </w:t>
      </w:r>
      <w:r w:rsidR="006344E7" w:rsidRPr="001238C4">
        <w:rPr>
          <w:rFonts w:ascii="Times New Roman" w:hAnsi="Times New Roman" w:cs="Times New Roman"/>
        </w:rPr>
        <w:t>NRK</w:t>
      </w:r>
      <w:r w:rsidRPr="001238C4">
        <w:rPr>
          <w:rFonts w:ascii="Times New Roman" w:hAnsi="Times New Roman" w:cs="Times New Roman"/>
        </w:rPr>
        <w:t xml:space="preserve">, til å inngå EUs standardavtale for overføring av personopplysninger til databehandlere i tredjeland (2010/87/EC) eller andre bestemmelser som erstatter disse vilkårene, i </w:t>
      </w:r>
      <w:r w:rsidR="006344E7" w:rsidRPr="001238C4">
        <w:rPr>
          <w:rFonts w:ascii="Times New Roman" w:hAnsi="Times New Roman" w:cs="Times New Roman"/>
        </w:rPr>
        <w:t>NRK</w:t>
      </w:r>
      <w:r w:rsidRPr="001238C4">
        <w:rPr>
          <w:rFonts w:ascii="Times New Roman" w:hAnsi="Times New Roman" w:cs="Times New Roman"/>
        </w:rPr>
        <w:t xml:space="preserve"> navn og på den </w:t>
      </w:r>
      <w:r w:rsidR="006344E7" w:rsidRPr="001238C4">
        <w:rPr>
          <w:rFonts w:ascii="Times New Roman" w:hAnsi="Times New Roman" w:cs="Times New Roman"/>
        </w:rPr>
        <w:t>NRK</w:t>
      </w:r>
      <w:r w:rsidRPr="001238C4">
        <w:rPr>
          <w:rFonts w:ascii="Times New Roman" w:hAnsi="Times New Roman" w:cs="Times New Roman"/>
        </w:rPr>
        <w:t xml:space="preserve">s vegne. Databehandler påtar seg å sende en kopi av den signerte EU standardavtalen til </w:t>
      </w:r>
      <w:r w:rsidR="006344E7" w:rsidRPr="001238C4">
        <w:rPr>
          <w:rFonts w:ascii="Times New Roman" w:hAnsi="Times New Roman" w:cs="Times New Roman"/>
        </w:rPr>
        <w:t>NRK</w:t>
      </w:r>
      <w:r w:rsidRPr="001238C4">
        <w:rPr>
          <w:rFonts w:ascii="Times New Roman" w:hAnsi="Times New Roman" w:cs="Times New Roman"/>
        </w:rPr>
        <w:t xml:space="preserve">. Databehandler skal videre bistå med å sikre at det, når det er nødvendig, etableres tilleggstiltak for å sikre et forsvarlig vernenivå i Tredjelandet. </w:t>
      </w:r>
    </w:p>
    <w:p w14:paraId="0DD58E3B" w14:textId="3EC691F3" w:rsidR="3C30EA5A" w:rsidRPr="001238C4" w:rsidRDefault="3C30EA5A" w:rsidP="3C30EA5A">
      <w:pPr>
        <w:rPr>
          <w:rFonts w:ascii="Times New Roman" w:eastAsia="Cambria" w:hAnsi="Times New Roman" w:cs="Times New Roman"/>
        </w:rPr>
      </w:pPr>
    </w:p>
    <w:p w14:paraId="3010AF83" w14:textId="77777777" w:rsidR="006C6F27" w:rsidRPr="001238C4" w:rsidRDefault="00591DD3" w:rsidP="006C6F27">
      <w:pPr>
        <w:pStyle w:val="Heading1"/>
        <w:rPr>
          <w:rFonts w:ascii="Times New Roman" w:eastAsia="Calibri" w:hAnsi="Times New Roman" w:cs="Times New Roman"/>
        </w:rPr>
      </w:pPr>
      <w:bookmarkStart w:id="15" w:name="_Toc118806860"/>
      <w:r w:rsidRPr="001238C4">
        <w:rPr>
          <w:rFonts w:ascii="Times New Roman" w:eastAsia="Calibri" w:hAnsi="Times New Roman" w:cs="Times New Roman"/>
        </w:rPr>
        <w:t>ANSVAR, BRUDD</w:t>
      </w:r>
      <w:bookmarkEnd w:id="15"/>
    </w:p>
    <w:p w14:paraId="2326518F" w14:textId="5D878FBC" w:rsidR="008A7288" w:rsidRPr="001238C4" w:rsidRDefault="3B05B583" w:rsidP="53583E4B">
      <w:pPr>
        <w:pStyle w:val="Heading2"/>
        <w:numPr>
          <w:ilvl w:val="1"/>
          <w:numId w:val="0"/>
        </w:numPr>
        <w:rPr>
          <w:rFonts w:ascii="Times New Roman" w:hAnsi="Times New Roman" w:cs="Times New Roman"/>
        </w:rPr>
      </w:pPr>
      <w:bookmarkStart w:id="16" w:name="_Toc118806861"/>
      <w:r w:rsidRPr="001238C4">
        <w:rPr>
          <w:rFonts w:ascii="Times New Roman" w:hAnsi="Times New Roman" w:cs="Times New Roman"/>
        </w:rPr>
        <w:t>4.1</w:t>
      </w:r>
      <w:r w:rsidR="008A7288" w:rsidRPr="001238C4">
        <w:rPr>
          <w:rFonts w:ascii="Times New Roman" w:hAnsi="Times New Roman" w:cs="Times New Roman"/>
        </w:rPr>
        <w:tab/>
        <w:t>Prosedyre</w:t>
      </w:r>
      <w:bookmarkEnd w:id="16"/>
    </w:p>
    <w:p w14:paraId="5A2B1118" w14:textId="77777777" w:rsidR="008A7288" w:rsidRPr="001238C4" w:rsidRDefault="008A7288" w:rsidP="00591DD3">
      <w:pPr>
        <w:rPr>
          <w:rFonts w:ascii="Times New Roman" w:hAnsi="Times New Roman" w:cs="Times New Roman"/>
        </w:rPr>
      </w:pPr>
    </w:p>
    <w:p w14:paraId="0B29FD20" w14:textId="2AC23EE4" w:rsidR="00591DD3" w:rsidRPr="001238C4" w:rsidRDefault="00591DD3" w:rsidP="00591DD3">
      <w:pPr>
        <w:rPr>
          <w:rFonts w:ascii="Times New Roman" w:hAnsi="Times New Roman" w:cs="Times New Roman"/>
        </w:rPr>
      </w:pPr>
      <w:r w:rsidRPr="001238C4">
        <w:rPr>
          <w:rFonts w:ascii="Times New Roman" w:hAnsi="Times New Roman" w:cs="Times New Roman"/>
        </w:rPr>
        <w:t xml:space="preserve">I tilfelle brudd på denne Databehandleravtalen, eller forpliktelser etter gjeldende lovgivning om Behandling av Personopplysninger, skal de relevante bestemmelser </w:t>
      </w:r>
      <w:r w:rsidR="008A7288" w:rsidRPr="001238C4">
        <w:rPr>
          <w:rFonts w:ascii="Times New Roman" w:hAnsi="Times New Roman" w:cs="Times New Roman"/>
        </w:rPr>
        <w:t xml:space="preserve">i Avtalen </w:t>
      </w:r>
      <w:r w:rsidRPr="001238C4">
        <w:rPr>
          <w:rFonts w:ascii="Times New Roman" w:hAnsi="Times New Roman" w:cs="Times New Roman"/>
        </w:rPr>
        <w:t xml:space="preserve">om </w:t>
      </w:r>
      <w:r w:rsidR="008A7288" w:rsidRPr="001238C4">
        <w:rPr>
          <w:rFonts w:ascii="Times New Roman" w:hAnsi="Times New Roman" w:cs="Times New Roman"/>
        </w:rPr>
        <w:t xml:space="preserve">prosedyre for håndtering av </w:t>
      </w:r>
      <w:r w:rsidRPr="001238C4">
        <w:rPr>
          <w:rFonts w:ascii="Times New Roman" w:hAnsi="Times New Roman" w:cs="Times New Roman"/>
        </w:rPr>
        <w:t>brudd</w:t>
      </w:r>
      <w:r w:rsidR="008A7288" w:rsidRPr="001238C4">
        <w:rPr>
          <w:rFonts w:ascii="Times New Roman" w:hAnsi="Times New Roman" w:cs="Times New Roman"/>
        </w:rPr>
        <w:t xml:space="preserve">/mislighold </w:t>
      </w:r>
      <w:r w:rsidRPr="001238C4">
        <w:rPr>
          <w:rFonts w:ascii="Times New Roman" w:hAnsi="Times New Roman" w:cs="Times New Roman"/>
        </w:rPr>
        <w:t xml:space="preserve">komme til anvendelse. </w:t>
      </w:r>
    </w:p>
    <w:p w14:paraId="77C195E8" w14:textId="77777777" w:rsidR="00A11F16" w:rsidRPr="001238C4" w:rsidRDefault="00A11F16" w:rsidP="00591DD3">
      <w:pPr>
        <w:rPr>
          <w:rFonts w:ascii="Times New Roman" w:hAnsi="Times New Roman" w:cs="Times New Roman"/>
        </w:rPr>
      </w:pPr>
    </w:p>
    <w:p w14:paraId="695384FF" w14:textId="6E49721A" w:rsidR="00A11F16" w:rsidRPr="001238C4" w:rsidRDefault="00A11F16" w:rsidP="00A11F16">
      <w:pPr>
        <w:rPr>
          <w:rFonts w:ascii="Times New Roman" w:hAnsi="Times New Roman" w:cs="Times New Roman"/>
        </w:rPr>
      </w:pPr>
      <w:r w:rsidRPr="001238C4">
        <w:rPr>
          <w:rFonts w:ascii="Times New Roman" w:hAnsi="Times New Roman" w:cs="Times New Roman"/>
        </w:rPr>
        <w:t xml:space="preserve">Databehandler skal varsle </w:t>
      </w:r>
      <w:r w:rsidR="006344E7" w:rsidRPr="001238C4">
        <w:rPr>
          <w:rFonts w:ascii="Times New Roman" w:hAnsi="Times New Roman" w:cs="Times New Roman"/>
        </w:rPr>
        <w:t>NRK</w:t>
      </w:r>
      <w:r w:rsidRPr="001238C4">
        <w:rPr>
          <w:rFonts w:ascii="Times New Roman" w:hAnsi="Times New Roman" w:cs="Times New Roman"/>
        </w:rPr>
        <w:t xml:space="preserve"> uten ugrunnet opphold dersom Databehandler ikke vil være, eller har grunn til å tro at den ikke vil være, i stand til å overholde sine forpliktelser etter denne Databehandleravtalen. </w:t>
      </w:r>
    </w:p>
    <w:p w14:paraId="77A0702D" w14:textId="4C9E5657" w:rsidR="008A7288" w:rsidRPr="001238C4" w:rsidRDefault="008A7288" w:rsidP="00A11F16">
      <w:pPr>
        <w:rPr>
          <w:rFonts w:ascii="Times New Roman" w:hAnsi="Times New Roman" w:cs="Times New Roman"/>
        </w:rPr>
      </w:pPr>
    </w:p>
    <w:p w14:paraId="716334D9" w14:textId="6192DC17" w:rsidR="008A7288" w:rsidRPr="001238C4" w:rsidRDefault="3B4CDA01" w:rsidP="1F4B510B">
      <w:pPr>
        <w:pStyle w:val="Heading2"/>
        <w:numPr>
          <w:ilvl w:val="1"/>
          <w:numId w:val="0"/>
        </w:numPr>
        <w:rPr>
          <w:rFonts w:ascii="Times New Roman" w:hAnsi="Times New Roman" w:cs="Times New Roman"/>
        </w:rPr>
      </w:pPr>
      <w:bookmarkStart w:id="17" w:name="_Toc118806862"/>
      <w:r w:rsidRPr="001238C4">
        <w:rPr>
          <w:rFonts w:ascii="Times New Roman" w:hAnsi="Times New Roman" w:cs="Times New Roman"/>
        </w:rPr>
        <w:t>4.2</w:t>
      </w:r>
      <w:r w:rsidRPr="001238C4">
        <w:rPr>
          <w:rFonts w:ascii="Times New Roman" w:hAnsi="Times New Roman" w:cs="Times New Roman"/>
        </w:rPr>
        <w:tab/>
      </w:r>
      <w:r w:rsidR="00CC6A64" w:rsidRPr="001238C4">
        <w:rPr>
          <w:rFonts w:ascii="Times New Roman" w:hAnsi="Times New Roman" w:cs="Times New Roman"/>
        </w:rPr>
        <w:t>Ansvar og a</w:t>
      </w:r>
      <w:r w:rsidR="008A7288" w:rsidRPr="001238C4">
        <w:rPr>
          <w:rFonts w:ascii="Times New Roman" w:hAnsi="Times New Roman" w:cs="Times New Roman"/>
        </w:rPr>
        <w:t>nsvarsbegrensning</w:t>
      </w:r>
      <w:bookmarkEnd w:id="17"/>
    </w:p>
    <w:p w14:paraId="5799D3AD" w14:textId="6C2E5888" w:rsidR="00A11F16" w:rsidRPr="001238C4" w:rsidRDefault="00A11F16" w:rsidP="00591DD3">
      <w:pPr>
        <w:rPr>
          <w:rFonts w:ascii="Times New Roman" w:hAnsi="Times New Roman" w:cs="Times New Roman"/>
        </w:rPr>
      </w:pPr>
    </w:p>
    <w:p w14:paraId="621A3FA4" w14:textId="7D8E4D0F" w:rsidR="00A11F16" w:rsidRPr="001238C4" w:rsidRDefault="00C10F96" w:rsidP="00591DD3">
      <w:pPr>
        <w:rPr>
          <w:rFonts w:ascii="Times New Roman" w:hAnsi="Times New Roman" w:cs="Times New Roman"/>
        </w:rPr>
      </w:pPr>
      <w:r w:rsidRPr="001238C4">
        <w:rPr>
          <w:rFonts w:ascii="Times New Roman" w:hAnsi="Times New Roman" w:cs="Times New Roman"/>
        </w:rPr>
        <w:t>Databehandler</w:t>
      </w:r>
      <w:r w:rsidR="00A11F16" w:rsidRPr="001238C4">
        <w:rPr>
          <w:rFonts w:ascii="Times New Roman" w:hAnsi="Times New Roman" w:cs="Times New Roman"/>
        </w:rPr>
        <w:t xml:space="preserve"> er </w:t>
      </w:r>
      <w:r w:rsidR="00CC6A64" w:rsidRPr="001238C4">
        <w:rPr>
          <w:rFonts w:ascii="Times New Roman" w:hAnsi="Times New Roman" w:cs="Times New Roman"/>
        </w:rPr>
        <w:t>erstatnings</w:t>
      </w:r>
      <w:r w:rsidR="00A11F16" w:rsidRPr="001238C4">
        <w:rPr>
          <w:rFonts w:ascii="Times New Roman" w:hAnsi="Times New Roman" w:cs="Times New Roman"/>
        </w:rPr>
        <w:t xml:space="preserve">ansvarlig for </w:t>
      </w:r>
      <w:r w:rsidR="00215E10" w:rsidRPr="001238C4">
        <w:rPr>
          <w:rFonts w:ascii="Times New Roman" w:hAnsi="Times New Roman" w:cs="Times New Roman"/>
        </w:rPr>
        <w:t xml:space="preserve">direkte </w:t>
      </w:r>
      <w:r w:rsidR="00A11F16" w:rsidRPr="001238C4">
        <w:rPr>
          <w:rFonts w:ascii="Times New Roman" w:hAnsi="Times New Roman" w:cs="Times New Roman"/>
        </w:rPr>
        <w:t xml:space="preserve">økonomisk tap, herunder bot og lignende administrative sanksjoner og gebyrer, erstatningskrav som rettes mot </w:t>
      </w:r>
      <w:r w:rsidR="006344E7" w:rsidRPr="001238C4">
        <w:rPr>
          <w:rFonts w:ascii="Times New Roman" w:hAnsi="Times New Roman" w:cs="Times New Roman"/>
        </w:rPr>
        <w:t>NRK</w:t>
      </w:r>
      <w:r w:rsidR="00A11F16" w:rsidRPr="001238C4">
        <w:rPr>
          <w:rFonts w:ascii="Times New Roman" w:hAnsi="Times New Roman" w:cs="Times New Roman"/>
        </w:rPr>
        <w:t xml:space="preserve">, som stammer fra Databehandlers brudd på noen av sine forpliktelser i henhold til denne Databehandleravtalen. </w:t>
      </w:r>
      <w:r w:rsidR="00CC6A64" w:rsidRPr="001238C4">
        <w:rPr>
          <w:rFonts w:ascii="Times New Roman" w:hAnsi="Times New Roman" w:cs="Times New Roman"/>
        </w:rPr>
        <w:t xml:space="preserve">I den grad </w:t>
      </w:r>
      <w:r w:rsidR="00A11F16" w:rsidRPr="001238C4">
        <w:rPr>
          <w:rFonts w:ascii="Times New Roman" w:hAnsi="Times New Roman" w:cs="Times New Roman"/>
        </w:rPr>
        <w:t>Databehandlerens underleverandører</w:t>
      </w:r>
      <w:r w:rsidR="00CC6A64" w:rsidRPr="001238C4">
        <w:rPr>
          <w:rFonts w:ascii="Times New Roman" w:hAnsi="Times New Roman" w:cs="Times New Roman"/>
        </w:rPr>
        <w:t xml:space="preserve"> bryter noen av forpliktelsene </w:t>
      </w:r>
      <w:proofErr w:type="spellStart"/>
      <w:r w:rsidR="00CC6A64" w:rsidRPr="001238C4">
        <w:rPr>
          <w:rFonts w:ascii="Times New Roman" w:hAnsi="Times New Roman" w:cs="Times New Roman"/>
        </w:rPr>
        <w:t>ihht</w:t>
      </w:r>
      <w:proofErr w:type="spellEnd"/>
      <w:r w:rsidR="00215E10" w:rsidRPr="001238C4">
        <w:rPr>
          <w:rFonts w:ascii="Times New Roman" w:hAnsi="Times New Roman" w:cs="Times New Roman"/>
        </w:rPr>
        <w:t>.</w:t>
      </w:r>
      <w:r w:rsidR="00CC6A64" w:rsidRPr="001238C4">
        <w:rPr>
          <w:rFonts w:ascii="Times New Roman" w:hAnsi="Times New Roman" w:cs="Times New Roman"/>
        </w:rPr>
        <w:t xml:space="preserve"> denne Databehandleravtalen er Databehandler på samme måte erstatning</w:t>
      </w:r>
      <w:r w:rsidR="00215E10" w:rsidRPr="001238C4">
        <w:rPr>
          <w:rFonts w:ascii="Times New Roman" w:hAnsi="Times New Roman" w:cs="Times New Roman"/>
        </w:rPr>
        <w:t>s</w:t>
      </w:r>
      <w:r w:rsidR="00CC6A64" w:rsidRPr="001238C4">
        <w:rPr>
          <w:rFonts w:ascii="Times New Roman" w:hAnsi="Times New Roman" w:cs="Times New Roman"/>
        </w:rPr>
        <w:t>ansvarlig ove</w:t>
      </w:r>
      <w:r w:rsidR="001856E7" w:rsidRPr="001238C4">
        <w:rPr>
          <w:rFonts w:ascii="Times New Roman" w:hAnsi="Times New Roman" w:cs="Times New Roman"/>
        </w:rPr>
        <w:t>r</w:t>
      </w:r>
      <w:r w:rsidR="00CC6A64" w:rsidRPr="001238C4">
        <w:rPr>
          <w:rFonts w:ascii="Times New Roman" w:hAnsi="Times New Roman" w:cs="Times New Roman"/>
        </w:rPr>
        <w:t xml:space="preserve">for </w:t>
      </w:r>
      <w:r w:rsidR="006344E7" w:rsidRPr="001238C4">
        <w:rPr>
          <w:rFonts w:ascii="Times New Roman" w:hAnsi="Times New Roman" w:cs="Times New Roman"/>
        </w:rPr>
        <w:t>NRK</w:t>
      </w:r>
      <w:r w:rsidR="00A11F16" w:rsidRPr="001238C4">
        <w:rPr>
          <w:rFonts w:ascii="Times New Roman" w:hAnsi="Times New Roman" w:cs="Times New Roman"/>
        </w:rPr>
        <w:t>.</w:t>
      </w:r>
    </w:p>
    <w:p w14:paraId="03F42EE6" w14:textId="76EBE9A8" w:rsidR="00A11F16" w:rsidRPr="001238C4" w:rsidRDefault="00A11F16" w:rsidP="00591DD3">
      <w:pPr>
        <w:rPr>
          <w:rFonts w:ascii="Times New Roman" w:hAnsi="Times New Roman" w:cs="Times New Roman"/>
        </w:rPr>
      </w:pPr>
    </w:p>
    <w:p w14:paraId="4C7F9E69" w14:textId="56C02B2B" w:rsidR="001E5F9F" w:rsidRPr="001238C4" w:rsidRDefault="009C7553" w:rsidP="001E5F9F">
      <w:pPr>
        <w:rPr>
          <w:rFonts w:ascii="Times New Roman" w:hAnsi="Times New Roman" w:cs="Times New Roman"/>
        </w:rPr>
      </w:pPr>
      <w:r w:rsidRPr="001238C4">
        <w:rPr>
          <w:rFonts w:ascii="Times New Roman" w:hAnsi="Times New Roman" w:cs="Times New Roman"/>
        </w:rPr>
        <w:t xml:space="preserve">Hvis én av eller begge </w:t>
      </w:r>
      <w:r w:rsidR="001824E3" w:rsidRPr="001238C4">
        <w:rPr>
          <w:rFonts w:ascii="Times New Roman" w:hAnsi="Times New Roman" w:cs="Times New Roman"/>
        </w:rPr>
        <w:t>P</w:t>
      </w:r>
      <w:r w:rsidRPr="001238C4">
        <w:rPr>
          <w:rFonts w:ascii="Times New Roman" w:hAnsi="Times New Roman" w:cs="Times New Roman"/>
        </w:rPr>
        <w:t>arte</w:t>
      </w:r>
      <w:r w:rsidR="001824E3" w:rsidRPr="001238C4">
        <w:rPr>
          <w:rFonts w:ascii="Times New Roman" w:hAnsi="Times New Roman" w:cs="Times New Roman"/>
        </w:rPr>
        <w:t>r</w:t>
      </w:r>
      <w:r w:rsidRPr="001238C4">
        <w:rPr>
          <w:rFonts w:ascii="Times New Roman" w:hAnsi="Times New Roman" w:cs="Times New Roman"/>
        </w:rPr>
        <w:t xml:space="preserve"> blir ilagt overtredelsesgebyr etter GDPR artikkel 83, skal den parten som vedtaket retter seg mot, betale gebyret. Hvis </w:t>
      </w:r>
      <w:r w:rsidR="006344E7" w:rsidRPr="001238C4">
        <w:rPr>
          <w:rFonts w:ascii="Times New Roman" w:hAnsi="Times New Roman" w:cs="Times New Roman"/>
        </w:rPr>
        <w:t>NRK</w:t>
      </w:r>
      <w:r w:rsidRPr="001238C4">
        <w:rPr>
          <w:rFonts w:ascii="Times New Roman" w:hAnsi="Times New Roman" w:cs="Times New Roman"/>
        </w:rPr>
        <w:t xml:space="preserve"> er ilagt overtredelsesgebyr som følge av at </w:t>
      </w:r>
      <w:r w:rsidR="00CC2293" w:rsidRPr="001238C4">
        <w:rPr>
          <w:rFonts w:ascii="Times New Roman" w:hAnsi="Times New Roman" w:cs="Times New Roman"/>
        </w:rPr>
        <w:t>Databehandler</w:t>
      </w:r>
      <w:r w:rsidRPr="001238C4">
        <w:rPr>
          <w:rFonts w:ascii="Times New Roman" w:hAnsi="Times New Roman" w:cs="Times New Roman"/>
        </w:rPr>
        <w:t xml:space="preserve"> har misligholdt Avtalen, har </w:t>
      </w:r>
      <w:r w:rsidR="006344E7" w:rsidRPr="001238C4">
        <w:rPr>
          <w:rFonts w:ascii="Times New Roman" w:hAnsi="Times New Roman" w:cs="Times New Roman"/>
        </w:rPr>
        <w:t>NRK</w:t>
      </w:r>
      <w:r w:rsidR="536EA0A2" w:rsidRPr="001238C4">
        <w:rPr>
          <w:rFonts w:ascii="Times New Roman" w:hAnsi="Times New Roman" w:cs="Times New Roman"/>
        </w:rPr>
        <w:t xml:space="preserve"> </w:t>
      </w:r>
      <w:r w:rsidRPr="001238C4">
        <w:rPr>
          <w:rFonts w:ascii="Times New Roman" w:hAnsi="Times New Roman" w:cs="Times New Roman"/>
        </w:rPr>
        <w:t xml:space="preserve">krav på erstatning tilsvarende overtredelsesgebyrets størrelse. Hvis overtredelsesgebyret også skyldes </w:t>
      </w:r>
      <w:r w:rsidR="006344E7" w:rsidRPr="001238C4">
        <w:rPr>
          <w:rFonts w:ascii="Times New Roman" w:hAnsi="Times New Roman" w:cs="Times New Roman"/>
        </w:rPr>
        <w:t>NRK</w:t>
      </w:r>
      <w:r w:rsidRPr="001238C4">
        <w:rPr>
          <w:rFonts w:ascii="Times New Roman" w:hAnsi="Times New Roman" w:cs="Times New Roman"/>
        </w:rPr>
        <w:t xml:space="preserve"> </w:t>
      </w:r>
      <w:r w:rsidR="23EAED25" w:rsidRPr="001238C4">
        <w:rPr>
          <w:rFonts w:ascii="Times New Roman" w:hAnsi="Times New Roman" w:cs="Times New Roman"/>
        </w:rPr>
        <w:t>sitt</w:t>
      </w:r>
      <w:r w:rsidRPr="001238C4">
        <w:rPr>
          <w:rFonts w:ascii="Times New Roman" w:hAnsi="Times New Roman" w:cs="Times New Roman"/>
        </w:rPr>
        <w:t xml:space="preserve"> forhold, reduseres </w:t>
      </w:r>
      <w:r w:rsidR="00F50537" w:rsidRPr="001238C4">
        <w:rPr>
          <w:rFonts w:ascii="Times New Roman" w:hAnsi="Times New Roman" w:cs="Times New Roman"/>
        </w:rPr>
        <w:t>Data</w:t>
      </w:r>
      <w:r w:rsidR="00580EA7" w:rsidRPr="001238C4">
        <w:rPr>
          <w:rFonts w:ascii="Times New Roman" w:hAnsi="Times New Roman" w:cs="Times New Roman"/>
        </w:rPr>
        <w:t>behandlers</w:t>
      </w:r>
      <w:r w:rsidRPr="001238C4">
        <w:rPr>
          <w:rFonts w:ascii="Times New Roman" w:hAnsi="Times New Roman" w:cs="Times New Roman"/>
        </w:rPr>
        <w:t xml:space="preserve"> ansvar tilsvarende. </w:t>
      </w:r>
      <w:r w:rsidR="00CA4961" w:rsidRPr="001238C4">
        <w:rPr>
          <w:rFonts w:ascii="Times New Roman" w:hAnsi="Times New Roman" w:cs="Times New Roman"/>
        </w:rPr>
        <w:t>Eventuell</w:t>
      </w:r>
      <w:r w:rsidR="00435D67" w:rsidRPr="001238C4">
        <w:rPr>
          <w:rFonts w:ascii="Times New Roman" w:hAnsi="Times New Roman" w:cs="Times New Roman"/>
        </w:rPr>
        <w:t xml:space="preserve"> a</w:t>
      </w:r>
      <w:r w:rsidRPr="001238C4">
        <w:rPr>
          <w:rFonts w:ascii="Times New Roman" w:hAnsi="Times New Roman" w:cs="Times New Roman"/>
        </w:rPr>
        <w:t xml:space="preserve">nsvarsbegrensning </w:t>
      </w:r>
      <w:r w:rsidR="00435D67" w:rsidRPr="001238C4">
        <w:rPr>
          <w:rFonts w:ascii="Times New Roman" w:hAnsi="Times New Roman" w:cs="Times New Roman"/>
        </w:rPr>
        <w:t>fastsatt i Avtalen</w:t>
      </w:r>
      <w:r w:rsidRPr="001238C4">
        <w:rPr>
          <w:rFonts w:ascii="Times New Roman" w:hAnsi="Times New Roman" w:cs="Times New Roman"/>
        </w:rPr>
        <w:t xml:space="preserve"> gjelder ikke i disse tilfeller.</w:t>
      </w:r>
      <w:r w:rsidR="001E5F9F" w:rsidRPr="001238C4">
        <w:rPr>
          <w:rFonts w:ascii="Times New Roman" w:hAnsi="Times New Roman" w:cs="Times New Roman"/>
        </w:rPr>
        <w:t xml:space="preserve"> </w:t>
      </w:r>
    </w:p>
    <w:p w14:paraId="5D88B8D6" w14:textId="77777777" w:rsidR="001E5F9F" w:rsidRPr="001238C4" w:rsidRDefault="001E5F9F" w:rsidP="001E5F9F">
      <w:pPr>
        <w:rPr>
          <w:rFonts w:ascii="Times New Roman" w:hAnsi="Times New Roman" w:cs="Times New Roman"/>
        </w:rPr>
      </w:pPr>
    </w:p>
    <w:p w14:paraId="6FC01EEA" w14:textId="56ED0293" w:rsidR="001E5F9F" w:rsidRPr="001238C4" w:rsidRDefault="001E5F9F" w:rsidP="001E5F9F">
      <w:pPr>
        <w:rPr>
          <w:rFonts w:ascii="Times New Roman" w:hAnsi="Times New Roman" w:cs="Times New Roman"/>
        </w:rPr>
      </w:pPr>
      <w:r w:rsidRPr="001238C4">
        <w:rPr>
          <w:rFonts w:ascii="Times New Roman" w:hAnsi="Times New Roman" w:cs="Times New Roman"/>
        </w:rPr>
        <w:t xml:space="preserve">Har Databehandler eller noen denne svarer for utvist grov uaktsomhet eller forsett, gjelder ikke de nevnte erstatningsbegrensningene. </w:t>
      </w:r>
    </w:p>
    <w:p w14:paraId="36272D99" w14:textId="1F974A9E" w:rsidR="009C7553" w:rsidRPr="001238C4" w:rsidRDefault="009C7553" w:rsidP="00C26FB9">
      <w:pPr>
        <w:rPr>
          <w:rFonts w:ascii="Times New Roman" w:hAnsi="Times New Roman" w:cs="Times New Roman"/>
        </w:rPr>
      </w:pPr>
    </w:p>
    <w:p w14:paraId="58B25C45" w14:textId="77777777" w:rsidR="009119ED" w:rsidRPr="001238C4" w:rsidRDefault="009119ED" w:rsidP="008A7288">
      <w:pPr>
        <w:pStyle w:val="Heading1"/>
        <w:rPr>
          <w:rFonts w:ascii="Times New Roman" w:hAnsi="Times New Roman" w:cs="Times New Roman"/>
        </w:rPr>
      </w:pPr>
      <w:bookmarkStart w:id="18" w:name="_Toc118806863"/>
      <w:r w:rsidRPr="001238C4">
        <w:rPr>
          <w:rFonts w:ascii="Times New Roman" w:hAnsi="Times New Roman" w:cs="Times New Roman"/>
        </w:rPr>
        <w:t xml:space="preserve">VARIGHET, </w:t>
      </w:r>
      <w:r w:rsidR="004376CC" w:rsidRPr="001238C4">
        <w:rPr>
          <w:rFonts w:ascii="Times New Roman" w:hAnsi="Times New Roman" w:cs="Times New Roman"/>
        </w:rPr>
        <w:t>AVSLUTNING</w:t>
      </w:r>
      <w:r w:rsidRPr="001238C4">
        <w:rPr>
          <w:rFonts w:ascii="Times New Roman" w:hAnsi="Times New Roman" w:cs="Times New Roman"/>
        </w:rPr>
        <w:t xml:space="preserve"> AV DATABEHANDLERAVTALEN, ENDRINGER</w:t>
      </w:r>
      <w:bookmarkEnd w:id="18"/>
    </w:p>
    <w:p w14:paraId="4D8AA479" w14:textId="77777777" w:rsidR="009119ED" w:rsidRPr="001238C4" w:rsidRDefault="004376CC" w:rsidP="009119ED">
      <w:pPr>
        <w:rPr>
          <w:rFonts w:ascii="Times New Roman" w:hAnsi="Times New Roman" w:cs="Times New Roman"/>
        </w:rPr>
      </w:pPr>
      <w:r w:rsidRPr="001238C4">
        <w:rPr>
          <w:rFonts w:ascii="Times New Roman" w:hAnsi="Times New Roman" w:cs="Times New Roman"/>
        </w:rPr>
        <w:t xml:space="preserve">Denne Databehandleravtalen skal gjelde fra den dato den er signert av begge parter og inntil Avtalen utløper, eller inntil Databehandlers plikt til ytelse av tjenester i henhold til Avtalen opphører av annen grunn, med unntak av de bestemmelser i Avtalen og Databehandleravtalen som fortsetter å løpe etter avslutning. </w:t>
      </w:r>
    </w:p>
    <w:p w14:paraId="5AD494E4" w14:textId="77777777" w:rsidR="004376CC" w:rsidRPr="001238C4" w:rsidRDefault="004376CC" w:rsidP="009119ED">
      <w:pPr>
        <w:rPr>
          <w:rFonts w:ascii="Times New Roman" w:hAnsi="Times New Roman" w:cs="Times New Roman"/>
        </w:rPr>
      </w:pPr>
    </w:p>
    <w:p w14:paraId="2860CDFD" w14:textId="6241F374" w:rsidR="004376CC" w:rsidRPr="001238C4" w:rsidRDefault="004376CC" w:rsidP="009119ED">
      <w:pPr>
        <w:rPr>
          <w:rFonts w:ascii="Times New Roman" w:hAnsi="Times New Roman" w:cs="Times New Roman"/>
        </w:rPr>
      </w:pPr>
      <w:r w:rsidRPr="001238C4">
        <w:rPr>
          <w:rFonts w:ascii="Times New Roman" w:hAnsi="Times New Roman" w:cs="Times New Roman"/>
        </w:rPr>
        <w:t>Ved avslutning av denne Databehandleravtalen skal</w:t>
      </w:r>
      <w:r w:rsidR="0014184E" w:rsidRPr="001238C4">
        <w:rPr>
          <w:rFonts w:ascii="Times New Roman" w:hAnsi="Times New Roman" w:cs="Times New Roman"/>
        </w:rPr>
        <w:t xml:space="preserve"> </w:t>
      </w:r>
      <w:r w:rsidR="00C42FA2" w:rsidRPr="001238C4">
        <w:rPr>
          <w:rFonts w:ascii="Times New Roman" w:hAnsi="Times New Roman" w:cs="Times New Roman"/>
        </w:rPr>
        <w:t>P</w:t>
      </w:r>
      <w:r w:rsidR="0014184E" w:rsidRPr="001238C4">
        <w:rPr>
          <w:rFonts w:ascii="Times New Roman" w:hAnsi="Times New Roman" w:cs="Times New Roman"/>
        </w:rPr>
        <w:t>ersonopplysninger</w:t>
      </w:r>
      <w:r w:rsidR="00C42FA2" w:rsidRPr="001238C4">
        <w:rPr>
          <w:rFonts w:ascii="Times New Roman" w:hAnsi="Times New Roman" w:cs="Times New Roman"/>
        </w:rPr>
        <w:t xml:space="preserve"> </w:t>
      </w:r>
      <w:r w:rsidR="00C54541" w:rsidRPr="001238C4">
        <w:rPr>
          <w:rFonts w:ascii="Times New Roman" w:hAnsi="Times New Roman" w:cs="Times New Roman"/>
        </w:rPr>
        <w:t xml:space="preserve">og annen </w:t>
      </w:r>
      <w:r w:rsidR="0014184E" w:rsidRPr="001238C4">
        <w:rPr>
          <w:rFonts w:ascii="Times New Roman" w:hAnsi="Times New Roman" w:cs="Times New Roman"/>
        </w:rPr>
        <w:t>data</w:t>
      </w:r>
      <w:r w:rsidR="00DB66C0" w:rsidRPr="001238C4">
        <w:rPr>
          <w:rFonts w:ascii="Times New Roman" w:hAnsi="Times New Roman" w:cs="Times New Roman"/>
        </w:rPr>
        <w:t xml:space="preserve"> returneres i standardisert format og medium sammen med nødvendige instruksjoner for å legge til rette for </w:t>
      </w:r>
      <w:r w:rsidR="006344E7" w:rsidRPr="001238C4">
        <w:rPr>
          <w:rFonts w:ascii="Times New Roman" w:hAnsi="Times New Roman" w:cs="Times New Roman"/>
        </w:rPr>
        <w:t>NRK</w:t>
      </w:r>
      <w:r w:rsidR="00DB66C0" w:rsidRPr="001238C4">
        <w:rPr>
          <w:rFonts w:ascii="Times New Roman" w:hAnsi="Times New Roman" w:cs="Times New Roman"/>
        </w:rPr>
        <w:t xml:space="preserve">s videre bruk av </w:t>
      </w:r>
      <w:r w:rsidR="00C42FA2" w:rsidRPr="001238C4">
        <w:rPr>
          <w:rFonts w:ascii="Times New Roman" w:hAnsi="Times New Roman" w:cs="Times New Roman"/>
        </w:rPr>
        <w:t>P</w:t>
      </w:r>
      <w:r w:rsidR="0014184E" w:rsidRPr="001238C4">
        <w:rPr>
          <w:rFonts w:ascii="Times New Roman" w:hAnsi="Times New Roman" w:cs="Times New Roman"/>
        </w:rPr>
        <w:t>ersonopplysningene</w:t>
      </w:r>
      <w:r w:rsidR="00C42FA2" w:rsidRPr="001238C4">
        <w:rPr>
          <w:rFonts w:ascii="Times New Roman" w:hAnsi="Times New Roman" w:cs="Times New Roman"/>
        </w:rPr>
        <w:t xml:space="preserve"> og annen </w:t>
      </w:r>
      <w:r w:rsidR="0014184E" w:rsidRPr="001238C4">
        <w:rPr>
          <w:rFonts w:ascii="Times New Roman" w:hAnsi="Times New Roman" w:cs="Times New Roman"/>
        </w:rPr>
        <w:t>data</w:t>
      </w:r>
      <w:r w:rsidR="00DB66C0" w:rsidRPr="001238C4">
        <w:rPr>
          <w:rFonts w:ascii="Times New Roman" w:hAnsi="Times New Roman" w:cs="Times New Roman"/>
        </w:rPr>
        <w:t>.</w:t>
      </w:r>
      <w:r w:rsidRPr="001238C4">
        <w:rPr>
          <w:rFonts w:ascii="Times New Roman" w:hAnsi="Times New Roman" w:cs="Times New Roman"/>
        </w:rPr>
        <w:t xml:space="preserve"> Databehandler skal </w:t>
      </w:r>
      <w:r w:rsidR="00503E62" w:rsidRPr="001238C4">
        <w:rPr>
          <w:rFonts w:ascii="Times New Roman" w:hAnsi="Times New Roman" w:cs="Times New Roman"/>
        </w:rPr>
        <w:t xml:space="preserve">først </w:t>
      </w:r>
      <w:r w:rsidRPr="001238C4">
        <w:rPr>
          <w:rFonts w:ascii="Times New Roman" w:hAnsi="Times New Roman" w:cs="Times New Roman"/>
        </w:rPr>
        <w:t xml:space="preserve">returnere og deretter slette alle Personopplysninger og annen data. </w:t>
      </w:r>
      <w:r w:rsidR="00503E62" w:rsidRPr="001238C4">
        <w:rPr>
          <w:rFonts w:ascii="Times New Roman" w:hAnsi="Times New Roman" w:cs="Times New Roman"/>
        </w:rPr>
        <w:t xml:space="preserve">Databehandler og dennes underleverandører skal umiddelbart stanse behandling av personopplysningene fra dagen fastsatt av </w:t>
      </w:r>
      <w:r w:rsidR="006344E7" w:rsidRPr="001238C4">
        <w:rPr>
          <w:rFonts w:ascii="Times New Roman" w:hAnsi="Times New Roman" w:cs="Times New Roman"/>
        </w:rPr>
        <w:t>NRK</w:t>
      </w:r>
      <w:r w:rsidR="00503E62" w:rsidRPr="001238C4">
        <w:rPr>
          <w:rFonts w:ascii="Times New Roman" w:hAnsi="Times New Roman" w:cs="Times New Roman"/>
        </w:rPr>
        <w:t xml:space="preserve">. </w:t>
      </w:r>
    </w:p>
    <w:p w14:paraId="24CB309D" w14:textId="77777777" w:rsidR="004376CC" w:rsidRPr="001238C4" w:rsidRDefault="004376CC" w:rsidP="009119ED">
      <w:pPr>
        <w:rPr>
          <w:rFonts w:ascii="Times New Roman" w:hAnsi="Times New Roman" w:cs="Times New Roman"/>
        </w:rPr>
      </w:pPr>
    </w:p>
    <w:p w14:paraId="2214B860" w14:textId="181B4675" w:rsidR="004376CC" w:rsidRPr="001238C4" w:rsidRDefault="007D7FF5" w:rsidP="009119ED">
      <w:pPr>
        <w:rPr>
          <w:rFonts w:ascii="Times New Roman" w:hAnsi="Times New Roman" w:cs="Times New Roman"/>
        </w:rPr>
      </w:pPr>
      <w:r w:rsidRPr="001238C4">
        <w:rPr>
          <w:rFonts w:ascii="Times New Roman" w:hAnsi="Times New Roman" w:cs="Times New Roman"/>
        </w:rPr>
        <w:t>Som alternativ til å returnere Personopplysninger (eller andre data) kan</w:t>
      </w:r>
      <w:r w:rsidR="00282985" w:rsidRPr="001238C4">
        <w:rPr>
          <w:rFonts w:ascii="Times New Roman" w:hAnsi="Times New Roman" w:cs="Times New Roman"/>
        </w:rPr>
        <w:t xml:space="preserve"> </w:t>
      </w:r>
      <w:r w:rsidR="006344E7" w:rsidRPr="001238C4">
        <w:rPr>
          <w:rFonts w:ascii="Times New Roman" w:hAnsi="Times New Roman" w:cs="Times New Roman"/>
        </w:rPr>
        <w:t>NRK</w:t>
      </w:r>
      <w:r w:rsidRPr="001238C4">
        <w:rPr>
          <w:rFonts w:ascii="Times New Roman" w:hAnsi="Times New Roman" w:cs="Times New Roman"/>
        </w:rPr>
        <w:t xml:space="preserve">, etter egen vurdering, skriftlig instruere Databehandler om at alt eller deler av </w:t>
      </w:r>
      <w:r w:rsidR="008764EA" w:rsidRPr="001238C4">
        <w:rPr>
          <w:rFonts w:ascii="Times New Roman" w:hAnsi="Times New Roman" w:cs="Times New Roman"/>
        </w:rPr>
        <w:t>Personopplysningene</w:t>
      </w:r>
      <w:r w:rsidRPr="001238C4">
        <w:rPr>
          <w:rFonts w:ascii="Times New Roman" w:hAnsi="Times New Roman" w:cs="Times New Roman"/>
        </w:rPr>
        <w:t xml:space="preserve"> (eller andre data) skal slettes av Databehandler, </w:t>
      </w:r>
      <w:r w:rsidR="008764EA" w:rsidRPr="001238C4">
        <w:rPr>
          <w:rFonts w:ascii="Times New Roman" w:hAnsi="Times New Roman" w:cs="Times New Roman"/>
        </w:rPr>
        <w:t xml:space="preserve">med </w:t>
      </w:r>
      <w:r w:rsidR="00503E62" w:rsidRPr="001238C4">
        <w:rPr>
          <w:rFonts w:ascii="Times New Roman" w:hAnsi="Times New Roman" w:cs="Times New Roman"/>
        </w:rPr>
        <w:t>mindre</w:t>
      </w:r>
      <w:r w:rsidR="0014184E" w:rsidRPr="001238C4">
        <w:rPr>
          <w:rFonts w:ascii="Times New Roman" w:hAnsi="Times New Roman" w:cs="Times New Roman"/>
        </w:rPr>
        <w:t xml:space="preserve"> preseptorisk lovgivning forhindrer Databehandler fra slik sletting.</w:t>
      </w:r>
      <w:r w:rsidR="00503E62" w:rsidRPr="001238C4">
        <w:rPr>
          <w:rFonts w:ascii="Times New Roman" w:hAnsi="Times New Roman" w:cs="Times New Roman"/>
        </w:rPr>
        <w:t xml:space="preserve"> </w:t>
      </w:r>
    </w:p>
    <w:p w14:paraId="0FF1FD57" w14:textId="77777777" w:rsidR="008764EA" w:rsidRPr="001238C4" w:rsidRDefault="008764EA" w:rsidP="009119ED">
      <w:pPr>
        <w:rPr>
          <w:rFonts w:ascii="Times New Roman" w:hAnsi="Times New Roman" w:cs="Times New Roman"/>
        </w:rPr>
      </w:pPr>
    </w:p>
    <w:p w14:paraId="5190AA80" w14:textId="3E693870" w:rsidR="008764EA" w:rsidRPr="001238C4" w:rsidRDefault="001253B7" w:rsidP="009119ED">
      <w:pPr>
        <w:rPr>
          <w:rFonts w:ascii="Times New Roman" w:hAnsi="Times New Roman" w:cs="Times New Roman"/>
        </w:rPr>
      </w:pPr>
      <w:r w:rsidRPr="001238C4">
        <w:rPr>
          <w:rFonts w:ascii="Times New Roman" w:hAnsi="Times New Roman" w:cs="Times New Roman"/>
        </w:rPr>
        <w:t xml:space="preserve">Databehandler har ikke rett til å beholde kopi av Personopplysninger eller </w:t>
      </w:r>
      <w:r w:rsidR="00C42FA2" w:rsidRPr="001238C4">
        <w:rPr>
          <w:rFonts w:ascii="Times New Roman" w:hAnsi="Times New Roman" w:cs="Times New Roman"/>
        </w:rPr>
        <w:t xml:space="preserve">annen </w:t>
      </w:r>
      <w:r w:rsidRPr="001238C4">
        <w:rPr>
          <w:rFonts w:ascii="Times New Roman" w:hAnsi="Times New Roman" w:cs="Times New Roman"/>
        </w:rPr>
        <w:t xml:space="preserve">data gitt av </w:t>
      </w:r>
      <w:r w:rsidR="006344E7" w:rsidRPr="001238C4">
        <w:rPr>
          <w:rFonts w:ascii="Times New Roman" w:hAnsi="Times New Roman" w:cs="Times New Roman"/>
        </w:rPr>
        <w:t>NRK</w:t>
      </w:r>
      <w:r w:rsidRPr="001238C4">
        <w:rPr>
          <w:rFonts w:ascii="Times New Roman" w:hAnsi="Times New Roman" w:cs="Times New Roman"/>
        </w:rPr>
        <w:t xml:space="preserve"> i forbindelse med Avtalen eller denne Databehandleravtalen i noe format, og all fysisk og logisk tilgang til slike Personopplysninger eller data skal slettes. </w:t>
      </w:r>
    </w:p>
    <w:p w14:paraId="35E9DDAC" w14:textId="77777777" w:rsidR="001253B7" w:rsidRPr="001238C4" w:rsidRDefault="001253B7" w:rsidP="009119ED">
      <w:pPr>
        <w:rPr>
          <w:rFonts w:ascii="Times New Roman" w:hAnsi="Times New Roman" w:cs="Times New Roman"/>
        </w:rPr>
      </w:pPr>
    </w:p>
    <w:p w14:paraId="67E9DBE9" w14:textId="61EFB280" w:rsidR="001253B7" w:rsidRPr="001238C4" w:rsidRDefault="001253B7" w:rsidP="009119ED">
      <w:pPr>
        <w:rPr>
          <w:rFonts w:ascii="Times New Roman" w:hAnsi="Times New Roman" w:cs="Times New Roman"/>
        </w:rPr>
      </w:pPr>
      <w:r w:rsidRPr="001238C4">
        <w:rPr>
          <w:rFonts w:ascii="Times New Roman" w:hAnsi="Times New Roman" w:cs="Times New Roman"/>
        </w:rPr>
        <w:t xml:space="preserve">Databehandler skal gi </w:t>
      </w:r>
      <w:r w:rsidR="006344E7" w:rsidRPr="001238C4">
        <w:rPr>
          <w:rFonts w:ascii="Times New Roman" w:hAnsi="Times New Roman" w:cs="Times New Roman"/>
        </w:rPr>
        <w:t>NRK</w:t>
      </w:r>
      <w:r w:rsidRPr="001238C4">
        <w:rPr>
          <w:rFonts w:ascii="Times New Roman" w:hAnsi="Times New Roman" w:cs="Times New Roman"/>
        </w:rPr>
        <w:t xml:space="preserve"> en skriftlig </w:t>
      </w:r>
      <w:r w:rsidR="000B50E0" w:rsidRPr="001238C4">
        <w:rPr>
          <w:rFonts w:ascii="Times New Roman" w:hAnsi="Times New Roman" w:cs="Times New Roman"/>
        </w:rPr>
        <w:t>erklæring, hvoretter</w:t>
      </w:r>
      <w:r w:rsidRPr="001238C4">
        <w:rPr>
          <w:rFonts w:ascii="Times New Roman" w:hAnsi="Times New Roman" w:cs="Times New Roman"/>
        </w:rPr>
        <w:t xml:space="preserve"> Databehandler garanterer at alle Personopplysninger eller data nevnt ovenfor har blitt returnert eller slettet i henhold til </w:t>
      </w:r>
      <w:r w:rsidR="006344E7" w:rsidRPr="001238C4">
        <w:rPr>
          <w:rFonts w:ascii="Times New Roman" w:hAnsi="Times New Roman" w:cs="Times New Roman"/>
        </w:rPr>
        <w:t>NRK</w:t>
      </w:r>
      <w:r w:rsidRPr="001238C4">
        <w:rPr>
          <w:rFonts w:ascii="Times New Roman" w:hAnsi="Times New Roman" w:cs="Times New Roman"/>
        </w:rPr>
        <w:t xml:space="preserve">s instrukser, og at Databehandler ikke har beholdt noen kopi, utskrift eller </w:t>
      </w:r>
      <w:r w:rsidR="00503E62" w:rsidRPr="001238C4">
        <w:rPr>
          <w:rFonts w:ascii="Times New Roman" w:hAnsi="Times New Roman" w:cs="Times New Roman"/>
        </w:rPr>
        <w:t xml:space="preserve">beholdt </w:t>
      </w:r>
      <w:r w:rsidRPr="001238C4">
        <w:rPr>
          <w:rFonts w:ascii="Times New Roman" w:hAnsi="Times New Roman" w:cs="Times New Roman"/>
        </w:rPr>
        <w:t xml:space="preserve">dataene i annet medium. </w:t>
      </w:r>
    </w:p>
    <w:p w14:paraId="11A65DFA" w14:textId="77777777" w:rsidR="001253B7" w:rsidRPr="001238C4" w:rsidRDefault="001253B7" w:rsidP="009119ED">
      <w:pPr>
        <w:rPr>
          <w:rFonts w:ascii="Times New Roman" w:hAnsi="Times New Roman" w:cs="Times New Roman"/>
        </w:rPr>
      </w:pPr>
    </w:p>
    <w:p w14:paraId="366FFB9D" w14:textId="5716CED9" w:rsidR="001253B7" w:rsidRPr="001238C4" w:rsidRDefault="001253B7" w:rsidP="009119ED">
      <w:pPr>
        <w:rPr>
          <w:rFonts w:ascii="Times New Roman" w:hAnsi="Times New Roman" w:cs="Times New Roman"/>
        </w:rPr>
      </w:pPr>
      <w:r w:rsidRPr="001238C4">
        <w:rPr>
          <w:rFonts w:ascii="Times New Roman" w:hAnsi="Times New Roman" w:cs="Times New Roman"/>
        </w:rPr>
        <w:t xml:space="preserve">Forpliktelsene etter pkt. </w:t>
      </w:r>
      <w:r w:rsidR="00806AAC" w:rsidRPr="001238C4">
        <w:rPr>
          <w:rFonts w:ascii="Times New Roman" w:hAnsi="Times New Roman" w:cs="Times New Roman"/>
        </w:rPr>
        <w:t>3</w:t>
      </w:r>
      <w:r w:rsidRPr="001238C4">
        <w:rPr>
          <w:rFonts w:ascii="Times New Roman" w:hAnsi="Times New Roman" w:cs="Times New Roman"/>
        </w:rPr>
        <w:t xml:space="preserve">.5 og 4 skal fortsette å gjelde etter avslutning. Videre skal bestemmelsene i Databehandleravtalen gjelde fullt ut for eventuelle Personopplysninger beholdt av Databehandler i strid med dette pkt. 5. </w:t>
      </w:r>
    </w:p>
    <w:p w14:paraId="01148DEE" w14:textId="77777777" w:rsidR="001253B7" w:rsidRPr="001238C4" w:rsidRDefault="001253B7" w:rsidP="009119ED">
      <w:pPr>
        <w:rPr>
          <w:rFonts w:ascii="Times New Roman" w:hAnsi="Times New Roman" w:cs="Times New Roman"/>
        </w:rPr>
      </w:pPr>
    </w:p>
    <w:p w14:paraId="0C95996A" w14:textId="77777777" w:rsidR="001253B7" w:rsidRPr="001238C4" w:rsidRDefault="001253B7" w:rsidP="009119ED">
      <w:pPr>
        <w:rPr>
          <w:rFonts w:ascii="Times New Roman" w:hAnsi="Times New Roman" w:cs="Times New Roman"/>
        </w:rPr>
      </w:pPr>
      <w:r w:rsidRPr="001238C4">
        <w:rPr>
          <w:rFonts w:ascii="Times New Roman" w:hAnsi="Times New Roman" w:cs="Times New Roman"/>
        </w:rPr>
        <w:t xml:space="preserve">Partene skal revidere denne Databehandleravtalen i tilfelle relevante endringer i gjeldende lovgivning. </w:t>
      </w:r>
    </w:p>
    <w:p w14:paraId="622B2297" w14:textId="77777777" w:rsidR="00A505A9" w:rsidRPr="001238C4" w:rsidRDefault="00A505A9" w:rsidP="008A7288">
      <w:pPr>
        <w:pStyle w:val="Heading1"/>
        <w:rPr>
          <w:rFonts w:ascii="Times New Roman" w:hAnsi="Times New Roman" w:cs="Times New Roman"/>
        </w:rPr>
      </w:pPr>
      <w:bookmarkStart w:id="19" w:name="_Toc26265840"/>
      <w:bookmarkStart w:id="20" w:name="_Toc118806864"/>
      <w:r w:rsidRPr="001238C4">
        <w:rPr>
          <w:rFonts w:ascii="Times New Roman" w:hAnsi="Times New Roman" w:cs="Times New Roman"/>
        </w:rPr>
        <w:t>Tvister og jurisdiksjon</w:t>
      </w:r>
      <w:bookmarkEnd w:id="19"/>
      <w:bookmarkEnd w:id="20"/>
    </w:p>
    <w:p w14:paraId="2BDAF135" w14:textId="77777777" w:rsidR="00CA4100" w:rsidRPr="001238C4" w:rsidRDefault="00A505A9" w:rsidP="00A505A9">
      <w:pPr>
        <w:rPr>
          <w:rFonts w:ascii="Times New Roman" w:hAnsi="Times New Roman" w:cs="Times New Roman"/>
        </w:rPr>
      </w:pPr>
      <w:r w:rsidRPr="001238C4">
        <w:rPr>
          <w:rFonts w:ascii="Times New Roman" w:hAnsi="Times New Roman" w:cs="Times New Roman"/>
        </w:rPr>
        <w:t>Denne Databehandleravtalen skal være underlagt og tolkes i samsvar med norsk rett</w:t>
      </w:r>
      <w:r w:rsidR="008C78D3" w:rsidRPr="001238C4">
        <w:rPr>
          <w:rFonts w:ascii="Times New Roman" w:hAnsi="Times New Roman" w:cs="Times New Roman"/>
        </w:rPr>
        <w:t>.</w:t>
      </w:r>
      <w:r w:rsidR="00CB7094" w:rsidRPr="001238C4">
        <w:rPr>
          <w:rFonts w:ascii="Times New Roman" w:hAnsi="Times New Roman" w:cs="Times New Roman"/>
        </w:rPr>
        <w:t xml:space="preserve"> V</w:t>
      </w:r>
      <w:r w:rsidRPr="001238C4">
        <w:rPr>
          <w:rFonts w:ascii="Times New Roman" w:hAnsi="Times New Roman" w:cs="Times New Roman"/>
        </w:rPr>
        <w:t>erneting skal være Oslo tingrett</w:t>
      </w:r>
      <w:r w:rsidR="008C78D3" w:rsidRPr="001238C4">
        <w:rPr>
          <w:rFonts w:ascii="Times New Roman" w:hAnsi="Times New Roman" w:cs="Times New Roman"/>
        </w:rPr>
        <w:t>.</w:t>
      </w:r>
    </w:p>
    <w:p w14:paraId="09644118" w14:textId="77777777" w:rsidR="00CA4100" w:rsidRPr="001238C4" w:rsidRDefault="00CA4100" w:rsidP="008A7288">
      <w:pPr>
        <w:pStyle w:val="Heading1"/>
        <w:rPr>
          <w:rFonts w:ascii="Times New Roman" w:hAnsi="Times New Roman" w:cs="Times New Roman"/>
        </w:rPr>
      </w:pPr>
      <w:bookmarkStart w:id="21" w:name="_Toc118806865"/>
      <w:r w:rsidRPr="001238C4">
        <w:rPr>
          <w:rFonts w:ascii="Times New Roman" w:hAnsi="Times New Roman" w:cs="Times New Roman"/>
        </w:rPr>
        <w:t>Signaturer</w:t>
      </w:r>
      <w:bookmarkEnd w:id="21"/>
    </w:p>
    <w:p w14:paraId="6621EA17" w14:textId="77777777" w:rsidR="00CA4100" w:rsidRPr="001238C4" w:rsidRDefault="00CA4100" w:rsidP="00CA4100">
      <w:pPr>
        <w:rPr>
          <w:rFonts w:ascii="Times New Roman" w:hAnsi="Times New Roman" w:cs="Times New Roman"/>
        </w:rPr>
      </w:pPr>
      <w:r w:rsidRPr="001238C4">
        <w:rPr>
          <w:rFonts w:ascii="Times New Roman" w:hAnsi="Times New Roman" w:cs="Times New Roman"/>
        </w:rPr>
        <w:t xml:space="preserve">Denne Databehandleravtalen er signert i to – 2 – eksemplar, en til hver av partene. </w:t>
      </w:r>
    </w:p>
    <w:p w14:paraId="3E1E7349" w14:textId="77777777" w:rsidR="00CA4100" w:rsidRPr="001238C4" w:rsidRDefault="00CA4100" w:rsidP="00CA4100">
      <w:pPr>
        <w:rPr>
          <w:rFonts w:ascii="Times New Roman" w:hAnsi="Times New Roman" w:cs="Times New Roman"/>
        </w:rPr>
      </w:pPr>
    </w:p>
    <w:p w14:paraId="313985D2" w14:textId="6CCA686C" w:rsidR="00CA4100" w:rsidRPr="001238C4" w:rsidRDefault="00CA4100" w:rsidP="00CA4100">
      <w:pPr>
        <w:rPr>
          <w:rFonts w:ascii="Times New Roman" w:hAnsi="Times New Roman" w:cs="Times New Roman"/>
        </w:rPr>
      </w:pPr>
      <w:r w:rsidRPr="001238C4">
        <w:rPr>
          <w:rFonts w:ascii="Times New Roman" w:hAnsi="Times New Roman" w:cs="Times New Roman"/>
        </w:rPr>
        <w:t>Dato:</w:t>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t>Dato:</w:t>
      </w:r>
    </w:p>
    <w:p w14:paraId="06CF9C04" w14:textId="77777777" w:rsidR="00CA4100" w:rsidRPr="001238C4" w:rsidRDefault="00CA4100" w:rsidP="00CA4100">
      <w:pPr>
        <w:rPr>
          <w:rFonts w:ascii="Times New Roman" w:hAnsi="Times New Roman" w:cs="Times New Roman"/>
        </w:rPr>
      </w:pPr>
    </w:p>
    <w:p w14:paraId="65A0E6F2" w14:textId="77777777" w:rsidR="00CA4100" w:rsidRPr="001238C4" w:rsidRDefault="00CA4100" w:rsidP="00CA4100">
      <w:pPr>
        <w:rPr>
          <w:rFonts w:ascii="Times New Roman" w:hAnsi="Times New Roman" w:cs="Times New Roman"/>
        </w:rPr>
      </w:pPr>
    </w:p>
    <w:p w14:paraId="68C8B32B" w14:textId="63BCD76C" w:rsidR="00CA4100" w:rsidRPr="001238C4" w:rsidRDefault="00CA4100" w:rsidP="00CA4100">
      <w:pPr>
        <w:rPr>
          <w:rFonts w:ascii="Times New Roman" w:hAnsi="Times New Roman" w:cs="Times New Roman"/>
        </w:rPr>
      </w:pPr>
      <w:r w:rsidRPr="001238C4">
        <w:rPr>
          <w:rFonts w:ascii="Times New Roman" w:hAnsi="Times New Roman" w:cs="Times New Roman"/>
        </w:rPr>
        <w:t>For Databehandler</w:t>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t xml:space="preserve">For </w:t>
      </w:r>
      <w:r w:rsidR="006344E7" w:rsidRPr="001238C4">
        <w:rPr>
          <w:rFonts w:ascii="Times New Roman" w:hAnsi="Times New Roman" w:cs="Times New Roman"/>
        </w:rPr>
        <w:t>NRK</w:t>
      </w:r>
    </w:p>
    <w:p w14:paraId="768E6FFB" w14:textId="77777777" w:rsidR="00CA4100" w:rsidRPr="001238C4" w:rsidRDefault="00CA4100" w:rsidP="00CA4100">
      <w:pPr>
        <w:rPr>
          <w:rFonts w:ascii="Times New Roman" w:hAnsi="Times New Roman" w:cs="Times New Roman"/>
        </w:rPr>
      </w:pPr>
    </w:p>
    <w:p w14:paraId="516AD795" w14:textId="77777777" w:rsidR="00CA4100" w:rsidRPr="001238C4" w:rsidRDefault="00CA4100" w:rsidP="00CA4100">
      <w:pPr>
        <w:rPr>
          <w:rFonts w:ascii="Times New Roman" w:hAnsi="Times New Roman" w:cs="Times New Roman"/>
        </w:rPr>
      </w:pPr>
    </w:p>
    <w:p w14:paraId="0ADD6272" w14:textId="77777777" w:rsidR="00CA4100" w:rsidRPr="001238C4" w:rsidRDefault="00CA4100" w:rsidP="00CA4100">
      <w:pPr>
        <w:tabs>
          <w:tab w:val="left" w:pos="5670"/>
        </w:tabs>
        <w:rPr>
          <w:rFonts w:ascii="Times New Roman" w:hAnsi="Times New Roman" w:cs="Times New Roman"/>
        </w:rPr>
      </w:pPr>
      <w:r w:rsidRPr="001238C4">
        <w:rPr>
          <w:rFonts w:ascii="Times New Roman" w:hAnsi="Times New Roman" w:cs="Times New Roman"/>
        </w:rPr>
        <w:t>______________________</w:t>
      </w:r>
      <w:r w:rsidRPr="001238C4">
        <w:rPr>
          <w:rFonts w:ascii="Times New Roman" w:hAnsi="Times New Roman" w:cs="Times New Roman"/>
        </w:rPr>
        <w:tab/>
        <w:t>__________________________</w:t>
      </w:r>
    </w:p>
    <w:p w14:paraId="6A1677CB" w14:textId="77777777" w:rsidR="00CA4100" w:rsidRPr="001238C4" w:rsidRDefault="00CA4100" w:rsidP="00CA4100">
      <w:pPr>
        <w:rPr>
          <w:rFonts w:ascii="Times New Roman" w:hAnsi="Times New Roman" w:cs="Times New Roman"/>
        </w:rPr>
      </w:pPr>
      <w:r w:rsidRPr="001238C4">
        <w:rPr>
          <w:rFonts w:ascii="Times New Roman" w:hAnsi="Times New Roman" w:cs="Times New Roman"/>
        </w:rPr>
        <w:t>Navn:</w:t>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t>Navn:</w:t>
      </w:r>
    </w:p>
    <w:p w14:paraId="7AFE926A" w14:textId="77777777" w:rsidR="00E03432" w:rsidRPr="001238C4" w:rsidRDefault="00CA4100" w:rsidP="00E03432">
      <w:pPr>
        <w:spacing w:after="160"/>
        <w:rPr>
          <w:rFonts w:ascii="Times New Roman" w:hAnsi="Times New Roman" w:cs="Times New Roman"/>
        </w:rPr>
      </w:pPr>
      <w:r w:rsidRPr="001238C4">
        <w:rPr>
          <w:rFonts w:ascii="Times New Roman" w:hAnsi="Times New Roman" w:cs="Times New Roman"/>
        </w:rPr>
        <w:t>Tittel:</w:t>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r>
      <w:r w:rsidRPr="001238C4">
        <w:rPr>
          <w:rFonts w:ascii="Times New Roman" w:hAnsi="Times New Roman" w:cs="Times New Roman"/>
        </w:rPr>
        <w:tab/>
        <w:t>Tittel:</w:t>
      </w:r>
    </w:p>
    <w:p w14:paraId="1343ED63" w14:textId="4888B267" w:rsidR="006F1332" w:rsidRPr="001238C4" w:rsidRDefault="006F1332" w:rsidP="004A06F7">
      <w:pPr>
        <w:rPr>
          <w:rFonts w:ascii="Times New Roman" w:hAnsi="Times New Roman" w:cs="Times New Roman"/>
        </w:rPr>
      </w:pPr>
    </w:p>
    <w:p w14:paraId="417EA670" w14:textId="77777777" w:rsidR="00174DA7" w:rsidRPr="001238C4" w:rsidRDefault="00174DA7" w:rsidP="004A06F7">
      <w:pPr>
        <w:rPr>
          <w:rFonts w:ascii="Times New Roman" w:hAnsi="Times New Roman" w:cs="Times New Roman"/>
        </w:rPr>
      </w:pPr>
    </w:p>
    <w:p w14:paraId="207C6D66" w14:textId="77777777" w:rsidR="00174DA7" w:rsidRPr="001238C4" w:rsidRDefault="00174DA7">
      <w:pPr>
        <w:spacing w:after="160"/>
        <w:rPr>
          <w:rFonts w:ascii="Times New Roman" w:hAnsi="Times New Roman" w:cs="Times New Roman"/>
        </w:rPr>
      </w:pPr>
      <w:r w:rsidRPr="001238C4">
        <w:rPr>
          <w:rFonts w:ascii="Times New Roman" w:hAnsi="Times New Roman" w:cs="Times New Roman"/>
        </w:rPr>
        <w:br w:type="page"/>
      </w:r>
    </w:p>
    <w:p w14:paraId="17D5935E" w14:textId="77777777" w:rsidR="00653FDD" w:rsidRPr="001238C4" w:rsidRDefault="00653FDD" w:rsidP="00653FDD">
      <w:pPr>
        <w:pStyle w:val="Heading1"/>
        <w:numPr>
          <w:ilvl w:val="0"/>
          <w:numId w:val="0"/>
        </w:numPr>
        <w:rPr>
          <w:rFonts w:ascii="Times New Roman" w:hAnsi="Times New Roman" w:cs="Times New Roman"/>
        </w:rPr>
      </w:pPr>
      <w:bookmarkStart w:id="22" w:name="_Toc118806866"/>
      <w:r w:rsidRPr="001238C4">
        <w:rPr>
          <w:rFonts w:ascii="Times New Roman" w:hAnsi="Times New Roman" w:cs="Times New Roman"/>
        </w:rPr>
        <w:t>VEDLEGG 1 til Databehandleravtalen</w:t>
      </w:r>
      <w:bookmarkEnd w:id="22"/>
    </w:p>
    <w:p w14:paraId="77833425" w14:textId="5B414B0A" w:rsidR="00653FDD" w:rsidRPr="001238C4" w:rsidRDefault="00653FDD" w:rsidP="00653FDD">
      <w:pPr>
        <w:spacing w:before="100" w:beforeAutospacing="1" w:after="100" w:afterAutospacing="1"/>
        <w:rPr>
          <w:rFonts w:ascii="Times New Roman" w:hAnsi="Times New Roman" w:cs="Times New Roman"/>
        </w:rPr>
      </w:pPr>
      <w:r w:rsidRPr="001238C4">
        <w:rPr>
          <w:rFonts w:ascii="Times New Roman" w:hAnsi="Times New Roman" w:cs="Times New Roman"/>
        </w:rPr>
        <w:t xml:space="preserve">Dette Vedlegg utgjør </w:t>
      </w:r>
      <w:r w:rsidR="006344E7" w:rsidRPr="001238C4">
        <w:rPr>
          <w:rFonts w:ascii="Times New Roman" w:hAnsi="Times New Roman" w:cs="Times New Roman"/>
        </w:rPr>
        <w:t>NRK</w:t>
      </w:r>
      <w:r w:rsidRPr="001238C4">
        <w:rPr>
          <w:rFonts w:ascii="Times New Roman" w:hAnsi="Times New Roman" w:cs="Times New Roman"/>
        </w:rPr>
        <w:t xml:space="preserve">s videre instrukser til Databehandleren i forbindelse med Databehandlers Behandling på vegne av </w:t>
      </w:r>
      <w:r w:rsidR="006344E7" w:rsidRPr="001238C4">
        <w:rPr>
          <w:rFonts w:ascii="Times New Roman" w:hAnsi="Times New Roman" w:cs="Times New Roman"/>
        </w:rPr>
        <w:t>NRK</w:t>
      </w:r>
      <w:r w:rsidRPr="001238C4">
        <w:rPr>
          <w:rFonts w:ascii="Times New Roman" w:hAnsi="Times New Roman" w:cs="Times New Roman"/>
        </w:rPr>
        <w:t>, og er en integrert del av denne Avtalen.</w:t>
      </w:r>
    </w:p>
    <w:p w14:paraId="7F7455B7" w14:textId="5BE9D72B" w:rsidR="00653FDD" w:rsidRPr="001238C4" w:rsidRDefault="00653FDD" w:rsidP="002331D4">
      <w:pPr>
        <w:pStyle w:val="Heading1"/>
        <w:numPr>
          <w:ilvl w:val="0"/>
          <w:numId w:val="10"/>
        </w:numPr>
        <w:rPr>
          <w:rFonts w:ascii="Times New Roman" w:hAnsi="Times New Roman" w:cs="Times New Roman"/>
          <w:lang w:val="en-GB"/>
        </w:rPr>
      </w:pPr>
      <w:r w:rsidRPr="001238C4">
        <w:rPr>
          <w:rFonts w:ascii="Times New Roman" w:hAnsi="Times New Roman" w:cs="Times New Roman"/>
        </w:rPr>
        <w:t xml:space="preserve"> </w:t>
      </w:r>
      <w:bookmarkStart w:id="23" w:name="_Toc118806867"/>
      <w:r w:rsidRPr="001238C4">
        <w:rPr>
          <w:rFonts w:ascii="Times New Roman" w:hAnsi="Times New Roman" w:cs="Times New Roman"/>
          <w:lang w:val="en-GB"/>
        </w:rPr>
        <w:t>Behandlingsaktivitetenes formål og art</w:t>
      </w:r>
      <w:bookmarkEnd w:id="23"/>
    </w:p>
    <w:p w14:paraId="2D094B70" w14:textId="24C71EB6" w:rsidR="00653FDD" w:rsidRPr="001238C4" w:rsidRDefault="00653FDD" w:rsidP="00653FDD">
      <w:pPr>
        <w:spacing w:before="100" w:beforeAutospacing="1" w:after="100" w:afterAutospacing="1"/>
        <w:rPr>
          <w:rFonts w:ascii="Times New Roman" w:hAnsi="Times New Roman" w:cs="Times New Roman"/>
        </w:rPr>
      </w:pPr>
      <w:r w:rsidRPr="001238C4">
        <w:rPr>
          <w:rFonts w:ascii="Times New Roman" w:hAnsi="Times New Roman" w:cs="Times New Roman"/>
        </w:rPr>
        <w:t>[For eksempel: Databehandleren skal sende u</w:t>
      </w:r>
      <w:r w:rsidR="00C75A59" w:rsidRPr="001238C4">
        <w:rPr>
          <w:rFonts w:ascii="Times New Roman" w:hAnsi="Times New Roman" w:cs="Times New Roman"/>
        </w:rPr>
        <w:t xml:space="preserve">t spørreundersøkelse </w:t>
      </w:r>
      <w:r w:rsidR="004F0C5B" w:rsidRPr="001238C4">
        <w:rPr>
          <w:rFonts w:ascii="Times New Roman" w:hAnsi="Times New Roman" w:cs="Times New Roman"/>
        </w:rPr>
        <w:t>på vegne av NRK, eks. Rambøll</w:t>
      </w:r>
      <w:r w:rsidRPr="001238C4">
        <w:rPr>
          <w:rFonts w:ascii="Times New Roman" w:hAnsi="Times New Roman" w:cs="Times New Roman"/>
        </w:rPr>
        <w:t>. I denne forbindelse vil Databehandleren bli gitt informasjon om mottakerne</w:t>
      </w:r>
      <w:r w:rsidR="004F0C5B" w:rsidRPr="001238C4">
        <w:rPr>
          <w:rFonts w:ascii="Times New Roman" w:hAnsi="Times New Roman" w:cs="Times New Roman"/>
        </w:rPr>
        <w:t xml:space="preserve">, eks. e-postadressen til NRKs medarbeidere </w:t>
      </w:r>
      <w:r w:rsidR="008C4601" w:rsidRPr="001238C4">
        <w:rPr>
          <w:rFonts w:ascii="Times New Roman" w:hAnsi="Times New Roman" w:cs="Times New Roman"/>
        </w:rPr>
        <w:t>for å kunne sende ut</w:t>
      </w:r>
      <w:r w:rsidR="004F0C5B" w:rsidRPr="001238C4">
        <w:rPr>
          <w:rFonts w:ascii="Times New Roman" w:hAnsi="Times New Roman" w:cs="Times New Roman"/>
        </w:rPr>
        <w:t xml:space="preserve"> medarbeiderundersøkelse</w:t>
      </w:r>
      <w:r w:rsidRPr="001238C4">
        <w:rPr>
          <w:rFonts w:ascii="Times New Roman" w:hAnsi="Times New Roman" w:cs="Times New Roman"/>
        </w:rPr>
        <w:t>.]</w:t>
      </w:r>
    </w:p>
    <w:p w14:paraId="589FC833" w14:textId="396CEC8A" w:rsidR="00653FDD" w:rsidRPr="001238C4" w:rsidRDefault="00653FDD" w:rsidP="002331D4">
      <w:pPr>
        <w:pStyle w:val="Heading1"/>
        <w:numPr>
          <w:ilvl w:val="0"/>
          <w:numId w:val="10"/>
        </w:numPr>
        <w:rPr>
          <w:rFonts w:ascii="Times New Roman" w:hAnsi="Times New Roman" w:cs="Times New Roman"/>
          <w:lang w:val="en-GB"/>
        </w:rPr>
      </w:pPr>
      <w:bookmarkStart w:id="24" w:name="_Toc118806868"/>
      <w:r w:rsidRPr="001238C4">
        <w:rPr>
          <w:rFonts w:ascii="Times New Roman" w:hAnsi="Times New Roman" w:cs="Times New Roman"/>
          <w:lang w:val="en-GB"/>
        </w:rPr>
        <w:t>Kategorier av Registrerte</w:t>
      </w:r>
      <w:bookmarkEnd w:id="24"/>
    </w:p>
    <w:p w14:paraId="04D0356E" w14:textId="7F2AAA74" w:rsidR="00653FDD" w:rsidRPr="001238C4" w:rsidRDefault="00653FDD" w:rsidP="00653FDD">
      <w:pPr>
        <w:spacing w:before="100" w:beforeAutospacing="1" w:after="100" w:afterAutospacing="1"/>
        <w:rPr>
          <w:rFonts w:ascii="Times New Roman" w:hAnsi="Times New Roman" w:cs="Times New Roman"/>
        </w:rPr>
      </w:pPr>
      <w:r w:rsidRPr="001238C4">
        <w:rPr>
          <w:rFonts w:ascii="Times New Roman" w:hAnsi="Times New Roman" w:cs="Times New Roman"/>
        </w:rPr>
        <w:t xml:space="preserve">Databehandleren skal Behandle Personopplysninger om følgende kategorier av Registrerte på vegne av </w:t>
      </w:r>
      <w:r w:rsidR="006344E7" w:rsidRPr="001238C4">
        <w:rPr>
          <w:rFonts w:ascii="Times New Roman" w:hAnsi="Times New Roman" w:cs="Times New Roman"/>
        </w:rPr>
        <w:t>NRK</w:t>
      </w:r>
      <w:r w:rsidRPr="001238C4">
        <w:rPr>
          <w:rFonts w:ascii="Times New Roman" w:hAnsi="Times New Roman" w:cs="Times New Roman"/>
        </w:rPr>
        <w:t xml:space="preserve"> [sett inn videre beskrivelser av kategorier av Registrerte, om nødvendig]</w:t>
      </w:r>
    </w:p>
    <w:p w14:paraId="429E7BD3" w14:textId="56BB0C44" w:rsidR="00653FDD" w:rsidRPr="001238C4" w:rsidRDefault="00653FDD" w:rsidP="00653FDD">
      <w:pPr>
        <w:spacing w:before="100" w:beforeAutospacing="1" w:after="100" w:afterAutospacing="1"/>
        <w:rPr>
          <w:rFonts w:ascii="Times New Roman" w:hAnsi="Times New Roman" w:cs="Times New Roman"/>
          <w:highlight w:val="yellow"/>
        </w:rPr>
      </w:pPr>
      <w:r w:rsidRPr="001238C4">
        <w:rPr>
          <w:rFonts w:ascii="Times New Roman" w:hAnsi="Times New Roman" w:cs="Times New Roman"/>
        </w:rPr>
        <w:t xml:space="preserve">a) </w:t>
      </w:r>
      <w:r w:rsidRPr="001238C4">
        <w:rPr>
          <w:rFonts w:ascii="Times New Roman" w:hAnsi="Times New Roman" w:cs="Times New Roman"/>
          <w:highlight w:val="yellow"/>
        </w:rPr>
        <w:t>[</w:t>
      </w:r>
      <w:r w:rsidR="006344E7" w:rsidRPr="001238C4">
        <w:rPr>
          <w:rFonts w:ascii="Times New Roman" w:hAnsi="Times New Roman" w:cs="Times New Roman"/>
          <w:highlight w:val="yellow"/>
        </w:rPr>
        <w:t>NRK</w:t>
      </w:r>
      <w:r w:rsidR="008C4601" w:rsidRPr="001238C4">
        <w:rPr>
          <w:rFonts w:ascii="Times New Roman" w:hAnsi="Times New Roman" w:cs="Times New Roman"/>
          <w:highlight w:val="yellow"/>
        </w:rPr>
        <w:t>s medarbeidere</w:t>
      </w:r>
      <w:r w:rsidRPr="001238C4">
        <w:rPr>
          <w:rFonts w:ascii="Times New Roman" w:hAnsi="Times New Roman" w:cs="Times New Roman"/>
          <w:highlight w:val="yellow"/>
        </w:rPr>
        <w:t>]</w:t>
      </w:r>
    </w:p>
    <w:p w14:paraId="550136B3" w14:textId="5D8AE233" w:rsidR="00653FDD" w:rsidRPr="001238C4" w:rsidRDefault="00653FDD" w:rsidP="00653FDD">
      <w:pPr>
        <w:spacing w:before="100" w:beforeAutospacing="1" w:after="100" w:afterAutospacing="1"/>
        <w:rPr>
          <w:rFonts w:ascii="Times New Roman" w:hAnsi="Times New Roman" w:cs="Times New Roman"/>
        </w:rPr>
      </w:pPr>
      <w:r w:rsidRPr="001238C4">
        <w:rPr>
          <w:rFonts w:ascii="Times New Roman" w:hAnsi="Times New Roman" w:cs="Times New Roman"/>
          <w:highlight w:val="yellow"/>
        </w:rPr>
        <w:t xml:space="preserve">b) </w:t>
      </w:r>
    </w:p>
    <w:p w14:paraId="2A9C6432" w14:textId="34149D3D" w:rsidR="00653FDD" w:rsidRPr="001238C4" w:rsidRDefault="00653FDD" w:rsidP="002331D4">
      <w:pPr>
        <w:pStyle w:val="Heading1"/>
        <w:numPr>
          <w:ilvl w:val="0"/>
          <w:numId w:val="10"/>
        </w:numPr>
        <w:rPr>
          <w:rFonts w:ascii="Times New Roman" w:hAnsi="Times New Roman" w:cs="Times New Roman"/>
          <w:lang w:val="en-GB"/>
        </w:rPr>
      </w:pPr>
      <w:bookmarkStart w:id="25" w:name="_Toc118806869"/>
      <w:r w:rsidRPr="001238C4">
        <w:rPr>
          <w:rFonts w:ascii="Times New Roman" w:hAnsi="Times New Roman" w:cs="Times New Roman"/>
          <w:lang w:val="en-GB"/>
        </w:rPr>
        <w:t>Kategorier av Personopplysninger</w:t>
      </w:r>
      <w:bookmarkEnd w:id="25"/>
    </w:p>
    <w:p w14:paraId="4CBC8C9C" w14:textId="14CFDB1E" w:rsidR="00653FDD" w:rsidRPr="001238C4" w:rsidRDefault="00653FDD" w:rsidP="00653FDD">
      <w:pPr>
        <w:spacing w:before="100" w:beforeAutospacing="1" w:after="100" w:afterAutospacing="1"/>
        <w:rPr>
          <w:rFonts w:ascii="Times New Roman" w:hAnsi="Times New Roman" w:cs="Times New Roman"/>
        </w:rPr>
      </w:pPr>
      <w:r w:rsidRPr="001238C4">
        <w:rPr>
          <w:rFonts w:ascii="Times New Roman" w:hAnsi="Times New Roman" w:cs="Times New Roman"/>
        </w:rPr>
        <w:t>[Sett inn en beskrivelse av kategoriene av opplysninger for hver kategori av registrerte</w:t>
      </w:r>
      <w:r w:rsidR="002F1194" w:rsidRPr="001238C4">
        <w:rPr>
          <w:rFonts w:ascii="Times New Roman" w:hAnsi="Times New Roman" w:cs="Times New Roman"/>
        </w:rPr>
        <w:t xml:space="preserve"> som opplistet i pkt. 2 over</w:t>
      </w:r>
      <w:r w:rsidRPr="001238C4">
        <w:rPr>
          <w:rFonts w:ascii="Times New Roman" w:hAnsi="Times New Roman" w:cs="Times New Roman"/>
        </w:rPr>
        <w:t>]</w:t>
      </w:r>
    </w:p>
    <w:p w14:paraId="0D31A418" w14:textId="538A8A82" w:rsidR="004813C3" w:rsidRPr="001238C4" w:rsidRDefault="00653FDD" w:rsidP="00653FDD">
      <w:pPr>
        <w:spacing w:before="100" w:beforeAutospacing="1" w:after="100" w:afterAutospacing="1"/>
        <w:rPr>
          <w:rFonts w:ascii="Times New Roman" w:hAnsi="Times New Roman" w:cs="Times New Roman"/>
        </w:rPr>
      </w:pPr>
      <w:r w:rsidRPr="001238C4">
        <w:rPr>
          <w:rFonts w:ascii="Times New Roman" w:hAnsi="Times New Roman" w:cs="Times New Roman"/>
        </w:rPr>
        <w:t>Re a):</w:t>
      </w:r>
      <w:r w:rsidR="008C4601" w:rsidRPr="001238C4">
        <w:rPr>
          <w:rFonts w:ascii="Times New Roman" w:hAnsi="Times New Roman" w:cs="Times New Roman"/>
        </w:rPr>
        <w:t xml:space="preserve"> </w:t>
      </w:r>
      <w:r w:rsidR="008C4601" w:rsidRPr="001238C4">
        <w:rPr>
          <w:rFonts w:ascii="Times New Roman" w:hAnsi="Times New Roman" w:cs="Times New Roman"/>
          <w:highlight w:val="yellow"/>
        </w:rPr>
        <w:t>[e-postadresse og navn]</w:t>
      </w:r>
    </w:p>
    <w:p w14:paraId="38D455A8" w14:textId="44E6E10D" w:rsidR="004813C3" w:rsidRPr="001238C4" w:rsidRDefault="00653FDD" w:rsidP="00653FDD">
      <w:pPr>
        <w:spacing w:before="100" w:beforeAutospacing="1" w:after="100" w:afterAutospacing="1"/>
        <w:rPr>
          <w:rFonts w:ascii="Times New Roman" w:hAnsi="Times New Roman" w:cs="Times New Roman"/>
        </w:rPr>
      </w:pPr>
      <w:r w:rsidRPr="001238C4">
        <w:rPr>
          <w:rFonts w:ascii="Times New Roman" w:hAnsi="Times New Roman" w:cs="Times New Roman"/>
        </w:rPr>
        <w:t>Re b):</w:t>
      </w:r>
    </w:p>
    <w:p w14:paraId="786B0A38" w14:textId="68549373" w:rsidR="00653FDD" w:rsidRPr="001238C4" w:rsidRDefault="00653FDD" w:rsidP="00653FDD">
      <w:pPr>
        <w:spacing w:before="100" w:beforeAutospacing="1" w:after="100" w:afterAutospacing="1"/>
        <w:rPr>
          <w:rFonts w:ascii="Times New Roman" w:hAnsi="Times New Roman" w:cs="Times New Roman"/>
        </w:rPr>
      </w:pPr>
      <w:r w:rsidRPr="001238C4">
        <w:rPr>
          <w:rFonts w:ascii="Times New Roman" w:hAnsi="Times New Roman" w:cs="Times New Roman"/>
        </w:rPr>
        <w:t>Re c):</w:t>
      </w:r>
    </w:p>
    <w:p w14:paraId="3D740679" w14:textId="029656E1" w:rsidR="00653FDD" w:rsidRPr="001238C4" w:rsidRDefault="00653FDD" w:rsidP="002331D4">
      <w:pPr>
        <w:pStyle w:val="Heading1"/>
        <w:numPr>
          <w:ilvl w:val="0"/>
          <w:numId w:val="10"/>
        </w:numPr>
        <w:rPr>
          <w:rFonts w:ascii="Times New Roman" w:hAnsi="Times New Roman" w:cs="Times New Roman"/>
          <w:lang w:val="en-GB"/>
        </w:rPr>
      </w:pPr>
      <w:r w:rsidRPr="001238C4">
        <w:rPr>
          <w:rFonts w:ascii="Times New Roman" w:hAnsi="Times New Roman" w:cs="Times New Roman"/>
          <w:lang w:val="en-GB"/>
        </w:rPr>
        <w:t xml:space="preserve"> </w:t>
      </w:r>
      <w:bookmarkStart w:id="26" w:name="_Toc118806870"/>
      <w:r w:rsidRPr="001238C4">
        <w:rPr>
          <w:rFonts w:ascii="Times New Roman" w:hAnsi="Times New Roman" w:cs="Times New Roman"/>
          <w:lang w:val="en-GB"/>
        </w:rPr>
        <w:t>Særlige kategorier av opplysninger</w:t>
      </w:r>
      <w:bookmarkEnd w:id="26"/>
    </w:p>
    <w:p w14:paraId="27291AD0" w14:textId="77777777" w:rsidR="00653FDD" w:rsidRPr="001238C4" w:rsidRDefault="00653FDD" w:rsidP="00653FDD">
      <w:pPr>
        <w:spacing w:before="100" w:beforeAutospacing="1" w:after="100" w:afterAutospacing="1"/>
        <w:rPr>
          <w:rFonts w:ascii="Times New Roman" w:hAnsi="Times New Roman" w:cs="Times New Roman"/>
        </w:rPr>
      </w:pPr>
      <w:r w:rsidRPr="001238C4">
        <w:rPr>
          <w:rFonts w:ascii="Times New Roman" w:hAnsi="Times New Roman" w:cs="Times New Roman"/>
        </w:rPr>
        <w:t>[Sett inn beskrivelse av de særlige kategorier av opplysninger for hver kategori av registrerte. Særlige kategorier av opplysninger omfatter opplysninger om rasemessig eller etnisk opprinnelse, politisk oppfatning, religion, filosofisk overbevisning, fagforeningsmedlemskap, genetiske opplysninger, biometriske opplysninger som behandles for å entydig identifisere en fysisk person, helseopplysninger eller opplysninger om en fysisk persons seksuelle forhold eller seksuelle orientering, og personopplysninger om straffedommer og lovovertredelser.]</w:t>
      </w:r>
    </w:p>
    <w:p w14:paraId="7E75FB29" w14:textId="77777777" w:rsidR="000E7726" w:rsidRPr="001238C4" w:rsidRDefault="00653FDD" w:rsidP="00653FDD">
      <w:pPr>
        <w:spacing w:before="100" w:beforeAutospacing="1" w:after="100" w:afterAutospacing="1"/>
        <w:rPr>
          <w:rFonts w:ascii="Times New Roman" w:hAnsi="Times New Roman" w:cs="Times New Roman"/>
        </w:rPr>
      </w:pPr>
      <w:r w:rsidRPr="001238C4">
        <w:rPr>
          <w:rFonts w:ascii="Times New Roman" w:hAnsi="Times New Roman" w:cs="Times New Roman"/>
        </w:rPr>
        <w:t>Re a</w:t>
      </w:r>
      <w:r w:rsidR="004813C3" w:rsidRPr="001238C4">
        <w:rPr>
          <w:rFonts w:ascii="Times New Roman" w:hAnsi="Times New Roman" w:cs="Times New Roman"/>
        </w:rPr>
        <w:t>)</w:t>
      </w:r>
      <w:r w:rsidRPr="001238C4">
        <w:rPr>
          <w:rFonts w:ascii="Times New Roman" w:hAnsi="Times New Roman" w:cs="Times New Roman"/>
        </w:rPr>
        <w:t xml:space="preserve">: </w:t>
      </w:r>
    </w:p>
    <w:p w14:paraId="71DBBBC1" w14:textId="77777777" w:rsidR="000E7726" w:rsidRPr="001238C4" w:rsidRDefault="00653FDD" w:rsidP="00653FDD">
      <w:pPr>
        <w:spacing w:before="100" w:beforeAutospacing="1" w:after="100" w:afterAutospacing="1"/>
        <w:rPr>
          <w:rFonts w:ascii="Times New Roman" w:hAnsi="Times New Roman" w:cs="Times New Roman"/>
        </w:rPr>
      </w:pPr>
      <w:r w:rsidRPr="001238C4">
        <w:rPr>
          <w:rFonts w:ascii="Times New Roman" w:hAnsi="Times New Roman" w:cs="Times New Roman"/>
        </w:rPr>
        <w:t xml:space="preserve">Re b): </w:t>
      </w:r>
    </w:p>
    <w:p w14:paraId="6EF662A5" w14:textId="0F315021" w:rsidR="00653FDD" w:rsidRPr="001238C4" w:rsidRDefault="00653FDD" w:rsidP="00653FDD">
      <w:pPr>
        <w:spacing w:before="100" w:beforeAutospacing="1" w:after="100" w:afterAutospacing="1"/>
        <w:rPr>
          <w:rFonts w:ascii="Times New Roman" w:hAnsi="Times New Roman" w:cs="Times New Roman"/>
        </w:rPr>
      </w:pPr>
      <w:r w:rsidRPr="001238C4">
        <w:rPr>
          <w:rFonts w:ascii="Times New Roman" w:hAnsi="Times New Roman" w:cs="Times New Roman"/>
        </w:rPr>
        <w:t>Re c):</w:t>
      </w:r>
    </w:p>
    <w:p w14:paraId="6E365A98" w14:textId="68F34DD7" w:rsidR="0072398E" w:rsidRPr="001238C4" w:rsidRDefault="0072398E" w:rsidP="34B76E2E">
      <w:pPr>
        <w:rPr>
          <w:rFonts w:ascii="Times New Roman" w:hAnsi="Times New Roman" w:cs="Times New Roman"/>
          <w:highlight w:val="yellow"/>
        </w:rPr>
      </w:pPr>
      <w:bookmarkStart w:id="27" w:name="_Toc513650880"/>
      <w:r w:rsidRPr="001238C4">
        <w:rPr>
          <w:rFonts w:ascii="Times New Roman" w:hAnsi="Times New Roman" w:cs="Times New Roman"/>
        </w:rPr>
        <w:br/>
      </w:r>
    </w:p>
    <w:p w14:paraId="72018F80" w14:textId="522293C2" w:rsidR="04B03816" w:rsidRPr="001238C4" w:rsidRDefault="04B03816" w:rsidP="32772B2C">
      <w:pPr>
        <w:pStyle w:val="Heading1"/>
        <w:numPr>
          <w:ilvl w:val="0"/>
          <w:numId w:val="0"/>
        </w:numPr>
        <w:rPr>
          <w:rFonts w:ascii="Times New Roman" w:hAnsi="Times New Roman" w:cs="Times New Roman"/>
        </w:rPr>
      </w:pPr>
      <w:bookmarkStart w:id="28" w:name="_Toc118806871"/>
      <w:r w:rsidRPr="001238C4">
        <w:rPr>
          <w:rFonts w:ascii="Times New Roman" w:eastAsia="Calibri Light" w:hAnsi="Times New Roman" w:cs="Times New Roman"/>
          <w:bCs/>
          <w:szCs w:val="22"/>
        </w:rPr>
        <w:t>5.</w:t>
      </w:r>
      <w:r w:rsidRPr="001238C4">
        <w:rPr>
          <w:rFonts w:ascii="Times New Roman" w:eastAsia="Times New Roman" w:hAnsi="Times New Roman" w:cs="Times New Roman"/>
          <w:b w:val="0"/>
          <w:sz w:val="14"/>
          <w:szCs w:val="14"/>
        </w:rPr>
        <w:t xml:space="preserve">     </w:t>
      </w:r>
      <w:r w:rsidRPr="001238C4">
        <w:rPr>
          <w:rFonts w:ascii="Times New Roman" w:eastAsia="Calibri Light" w:hAnsi="Times New Roman" w:cs="Times New Roman"/>
          <w:bCs/>
          <w:szCs w:val="22"/>
        </w:rPr>
        <w:t>LISTE OVER GODKJENTE UNDERLEVERANDØRER HERUNDER LOKASJON(ER), HERUNDER NAVN PÅ LAND FOR BEHANDLING</w:t>
      </w:r>
      <w:bookmarkEnd w:id="28"/>
    </w:p>
    <w:p w14:paraId="00F94AF9" w14:textId="34EBCA44" w:rsidR="04B03816" w:rsidRPr="001238C4" w:rsidRDefault="04B03816">
      <w:pPr>
        <w:rPr>
          <w:rFonts w:ascii="Times New Roman" w:hAnsi="Times New Roman" w:cs="Times New Roman"/>
        </w:rPr>
      </w:pPr>
      <w:r w:rsidRPr="001238C4">
        <w:rPr>
          <w:rFonts w:ascii="Times New Roman" w:eastAsia="Times New Roman" w:hAnsi="Times New Roman" w:cs="Times New Roman"/>
          <w:color w:val="000000" w:themeColor="text1"/>
          <w:sz w:val="24"/>
          <w:szCs w:val="24"/>
        </w:rPr>
        <w:t xml:space="preserve"> </w:t>
      </w:r>
    </w:p>
    <w:tbl>
      <w:tblPr>
        <w:tblStyle w:val="TableGrid"/>
        <w:tblW w:w="0" w:type="auto"/>
        <w:tblInd w:w="360" w:type="dxa"/>
        <w:tblLayout w:type="fixed"/>
        <w:tblLook w:val="06A0" w:firstRow="1" w:lastRow="0" w:firstColumn="1" w:lastColumn="0" w:noHBand="1" w:noVBand="1"/>
      </w:tblPr>
      <w:tblGrid>
        <w:gridCol w:w="1639"/>
        <w:gridCol w:w="1233"/>
        <w:gridCol w:w="2509"/>
        <w:gridCol w:w="3394"/>
      </w:tblGrid>
      <w:tr w:rsidR="32772B2C" w:rsidRPr="001238C4" w14:paraId="34B03EA0" w14:textId="77777777" w:rsidTr="32772B2C">
        <w:tc>
          <w:tcPr>
            <w:tcW w:w="1639" w:type="dxa"/>
            <w:tcBorders>
              <w:top w:val="single" w:sz="8" w:space="0" w:color="auto"/>
              <w:left w:val="single" w:sz="8" w:space="0" w:color="auto"/>
              <w:bottom w:val="single" w:sz="8" w:space="0" w:color="auto"/>
              <w:right w:val="single" w:sz="8" w:space="0" w:color="auto"/>
            </w:tcBorders>
          </w:tcPr>
          <w:p w14:paraId="5E02B737" w14:textId="3A0CA360" w:rsidR="32772B2C" w:rsidRPr="001238C4" w:rsidRDefault="32772B2C">
            <w:pPr>
              <w:rPr>
                <w:rFonts w:ascii="Times New Roman" w:hAnsi="Times New Roman"/>
              </w:rPr>
            </w:pPr>
            <w:r w:rsidRPr="001238C4">
              <w:rPr>
                <w:rFonts w:ascii="Times New Roman" w:hAnsi="Times New Roman"/>
                <w:b/>
                <w:bCs/>
                <w:color w:val="000000" w:themeColor="text1"/>
                <w:szCs w:val="22"/>
              </w:rPr>
              <w:t>Navn</w:t>
            </w:r>
          </w:p>
        </w:tc>
        <w:tc>
          <w:tcPr>
            <w:tcW w:w="1233" w:type="dxa"/>
            <w:tcBorders>
              <w:top w:val="single" w:sz="8" w:space="0" w:color="auto"/>
              <w:left w:val="single" w:sz="8" w:space="0" w:color="auto"/>
              <w:bottom w:val="single" w:sz="8" w:space="0" w:color="auto"/>
              <w:right w:val="single" w:sz="8" w:space="0" w:color="auto"/>
            </w:tcBorders>
          </w:tcPr>
          <w:p w14:paraId="3B451C69" w14:textId="3576DA3E" w:rsidR="32772B2C" w:rsidRPr="001238C4" w:rsidRDefault="32772B2C">
            <w:pPr>
              <w:rPr>
                <w:rFonts w:ascii="Times New Roman" w:hAnsi="Times New Roman"/>
              </w:rPr>
            </w:pPr>
            <w:r w:rsidRPr="001238C4">
              <w:rPr>
                <w:rFonts w:ascii="Times New Roman" w:hAnsi="Times New Roman"/>
                <w:b/>
                <w:bCs/>
                <w:color w:val="000000" w:themeColor="text1"/>
                <w:szCs w:val="22"/>
              </w:rPr>
              <w:t>Org.nr.</w:t>
            </w:r>
          </w:p>
        </w:tc>
        <w:tc>
          <w:tcPr>
            <w:tcW w:w="2509" w:type="dxa"/>
            <w:tcBorders>
              <w:top w:val="single" w:sz="8" w:space="0" w:color="auto"/>
              <w:left w:val="single" w:sz="8" w:space="0" w:color="auto"/>
              <w:bottom w:val="single" w:sz="8" w:space="0" w:color="auto"/>
              <w:right w:val="single" w:sz="8" w:space="0" w:color="auto"/>
            </w:tcBorders>
          </w:tcPr>
          <w:p w14:paraId="30333EC8" w14:textId="4484E63C" w:rsidR="32772B2C" w:rsidRPr="001238C4" w:rsidRDefault="32772B2C">
            <w:pPr>
              <w:rPr>
                <w:rFonts w:ascii="Times New Roman" w:hAnsi="Times New Roman"/>
              </w:rPr>
            </w:pPr>
            <w:r w:rsidRPr="001238C4">
              <w:rPr>
                <w:rFonts w:ascii="Times New Roman" w:hAnsi="Times New Roman"/>
                <w:b/>
                <w:bCs/>
                <w:color w:val="000000" w:themeColor="text1"/>
                <w:szCs w:val="22"/>
              </w:rPr>
              <w:t>Oppgave knyttet til behandlingen</w:t>
            </w:r>
          </w:p>
          <w:p w14:paraId="450CA469" w14:textId="04AD3614" w:rsidR="32772B2C" w:rsidRPr="001238C4" w:rsidRDefault="32772B2C">
            <w:pPr>
              <w:rPr>
                <w:rFonts w:ascii="Times New Roman" w:hAnsi="Times New Roman"/>
              </w:rPr>
            </w:pPr>
            <w:r w:rsidRPr="001238C4">
              <w:rPr>
                <w:rFonts w:ascii="Times New Roman" w:hAnsi="Times New Roman"/>
                <w:b/>
                <w:bCs/>
                <w:color w:val="000000" w:themeColor="text1"/>
                <w:szCs w:val="22"/>
              </w:rPr>
              <w:t xml:space="preserve"> </w:t>
            </w:r>
          </w:p>
        </w:tc>
        <w:tc>
          <w:tcPr>
            <w:tcW w:w="3394" w:type="dxa"/>
            <w:tcBorders>
              <w:top w:val="single" w:sz="8" w:space="0" w:color="auto"/>
              <w:left w:val="single" w:sz="8" w:space="0" w:color="auto"/>
              <w:bottom w:val="single" w:sz="8" w:space="0" w:color="auto"/>
              <w:right w:val="single" w:sz="8" w:space="0" w:color="auto"/>
            </w:tcBorders>
          </w:tcPr>
          <w:p w14:paraId="515B0984" w14:textId="5379855D" w:rsidR="32772B2C" w:rsidRPr="001238C4" w:rsidRDefault="32772B2C">
            <w:pPr>
              <w:rPr>
                <w:rFonts w:ascii="Times New Roman" w:hAnsi="Times New Roman"/>
              </w:rPr>
            </w:pPr>
            <w:r w:rsidRPr="001238C4">
              <w:rPr>
                <w:rFonts w:ascii="Times New Roman" w:hAnsi="Times New Roman"/>
                <w:b/>
                <w:bCs/>
                <w:color w:val="000000" w:themeColor="text1"/>
                <w:szCs w:val="22"/>
              </w:rPr>
              <w:t>Lokasjon for behandlingen (navn på land)</w:t>
            </w:r>
          </w:p>
        </w:tc>
      </w:tr>
      <w:tr w:rsidR="32772B2C" w:rsidRPr="001238C4" w14:paraId="531C01A6" w14:textId="77777777" w:rsidTr="32772B2C">
        <w:tc>
          <w:tcPr>
            <w:tcW w:w="1639" w:type="dxa"/>
            <w:tcBorders>
              <w:top w:val="single" w:sz="8" w:space="0" w:color="auto"/>
              <w:left w:val="single" w:sz="8" w:space="0" w:color="auto"/>
              <w:bottom w:val="single" w:sz="8" w:space="0" w:color="auto"/>
              <w:right w:val="single" w:sz="8" w:space="0" w:color="auto"/>
            </w:tcBorders>
          </w:tcPr>
          <w:p w14:paraId="6942CDF1" w14:textId="5963BE08" w:rsidR="32772B2C" w:rsidRPr="001238C4" w:rsidRDefault="32772B2C">
            <w:pPr>
              <w:rPr>
                <w:rFonts w:ascii="Times New Roman" w:hAnsi="Times New Roman"/>
              </w:rPr>
            </w:pPr>
            <w:r w:rsidRPr="001238C4">
              <w:rPr>
                <w:rFonts w:ascii="Times New Roman" w:hAnsi="Times New Roman"/>
                <w:color w:val="000000" w:themeColor="text1"/>
                <w:szCs w:val="22"/>
              </w:rPr>
              <w:t xml:space="preserve"> </w:t>
            </w:r>
          </w:p>
        </w:tc>
        <w:tc>
          <w:tcPr>
            <w:tcW w:w="1233" w:type="dxa"/>
            <w:tcBorders>
              <w:top w:val="single" w:sz="8" w:space="0" w:color="auto"/>
              <w:left w:val="single" w:sz="8" w:space="0" w:color="auto"/>
              <w:bottom w:val="single" w:sz="8" w:space="0" w:color="auto"/>
              <w:right w:val="single" w:sz="8" w:space="0" w:color="auto"/>
            </w:tcBorders>
          </w:tcPr>
          <w:p w14:paraId="01A1ADA7" w14:textId="53C19E3A" w:rsidR="32772B2C" w:rsidRPr="001238C4" w:rsidRDefault="32772B2C">
            <w:pPr>
              <w:rPr>
                <w:rFonts w:ascii="Times New Roman" w:hAnsi="Times New Roman"/>
              </w:rPr>
            </w:pPr>
            <w:r w:rsidRPr="001238C4">
              <w:rPr>
                <w:rFonts w:ascii="Times New Roman" w:hAnsi="Times New Roman"/>
                <w:color w:val="000000" w:themeColor="text1"/>
                <w:szCs w:val="22"/>
              </w:rPr>
              <w:t xml:space="preserve"> </w:t>
            </w:r>
          </w:p>
        </w:tc>
        <w:tc>
          <w:tcPr>
            <w:tcW w:w="2509" w:type="dxa"/>
            <w:tcBorders>
              <w:top w:val="single" w:sz="8" w:space="0" w:color="auto"/>
              <w:left w:val="single" w:sz="8" w:space="0" w:color="auto"/>
              <w:bottom w:val="single" w:sz="8" w:space="0" w:color="auto"/>
              <w:right w:val="single" w:sz="8" w:space="0" w:color="auto"/>
            </w:tcBorders>
          </w:tcPr>
          <w:p w14:paraId="0E1C7CB9" w14:textId="0B82E988" w:rsidR="32772B2C" w:rsidRPr="001238C4" w:rsidRDefault="32772B2C">
            <w:pPr>
              <w:rPr>
                <w:rFonts w:ascii="Times New Roman" w:hAnsi="Times New Roman"/>
              </w:rPr>
            </w:pPr>
            <w:r w:rsidRPr="001238C4">
              <w:rPr>
                <w:rFonts w:ascii="Times New Roman" w:hAnsi="Times New Roman"/>
                <w:color w:val="000000" w:themeColor="text1"/>
                <w:szCs w:val="22"/>
              </w:rPr>
              <w:t xml:space="preserve"> </w:t>
            </w:r>
          </w:p>
        </w:tc>
        <w:tc>
          <w:tcPr>
            <w:tcW w:w="3394" w:type="dxa"/>
            <w:tcBorders>
              <w:top w:val="single" w:sz="8" w:space="0" w:color="auto"/>
              <w:left w:val="single" w:sz="8" w:space="0" w:color="auto"/>
              <w:bottom w:val="single" w:sz="8" w:space="0" w:color="auto"/>
              <w:right w:val="single" w:sz="8" w:space="0" w:color="auto"/>
            </w:tcBorders>
          </w:tcPr>
          <w:p w14:paraId="5B2C5047" w14:textId="50945E3C" w:rsidR="32772B2C" w:rsidRPr="001238C4" w:rsidRDefault="32772B2C">
            <w:pPr>
              <w:rPr>
                <w:rFonts w:ascii="Times New Roman" w:hAnsi="Times New Roman"/>
              </w:rPr>
            </w:pPr>
            <w:r w:rsidRPr="001238C4">
              <w:rPr>
                <w:rFonts w:ascii="Times New Roman" w:hAnsi="Times New Roman"/>
                <w:color w:val="000000" w:themeColor="text1"/>
                <w:szCs w:val="22"/>
              </w:rPr>
              <w:t xml:space="preserve"> </w:t>
            </w:r>
          </w:p>
        </w:tc>
      </w:tr>
      <w:tr w:rsidR="32772B2C" w:rsidRPr="001238C4" w14:paraId="75BB4A24" w14:textId="77777777" w:rsidTr="32772B2C">
        <w:tc>
          <w:tcPr>
            <w:tcW w:w="1639" w:type="dxa"/>
            <w:tcBorders>
              <w:top w:val="single" w:sz="8" w:space="0" w:color="auto"/>
              <w:left w:val="single" w:sz="8" w:space="0" w:color="auto"/>
              <w:bottom w:val="single" w:sz="8" w:space="0" w:color="auto"/>
              <w:right w:val="single" w:sz="8" w:space="0" w:color="auto"/>
            </w:tcBorders>
          </w:tcPr>
          <w:p w14:paraId="2B3FEAE6" w14:textId="05E2A58B" w:rsidR="32772B2C" w:rsidRPr="001238C4" w:rsidRDefault="32772B2C">
            <w:pPr>
              <w:rPr>
                <w:rFonts w:ascii="Times New Roman" w:hAnsi="Times New Roman"/>
              </w:rPr>
            </w:pPr>
            <w:r w:rsidRPr="001238C4">
              <w:rPr>
                <w:rFonts w:ascii="Times New Roman" w:hAnsi="Times New Roman"/>
                <w:color w:val="000000" w:themeColor="text1"/>
                <w:szCs w:val="22"/>
              </w:rPr>
              <w:t xml:space="preserve"> </w:t>
            </w:r>
          </w:p>
        </w:tc>
        <w:tc>
          <w:tcPr>
            <w:tcW w:w="1233" w:type="dxa"/>
            <w:tcBorders>
              <w:top w:val="single" w:sz="8" w:space="0" w:color="auto"/>
              <w:left w:val="single" w:sz="8" w:space="0" w:color="auto"/>
              <w:bottom w:val="single" w:sz="8" w:space="0" w:color="auto"/>
              <w:right w:val="single" w:sz="8" w:space="0" w:color="auto"/>
            </w:tcBorders>
          </w:tcPr>
          <w:p w14:paraId="6E50E933" w14:textId="6615969F" w:rsidR="32772B2C" w:rsidRPr="001238C4" w:rsidRDefault="32772B2C">
            <w:pPr>
              <w:rPr>
                <w:rFonts w:ascii="Times New Roman" w:hAnsi="Times New Roman"/>
              </w:rPr>
            </w:pPr>
            <w:r w:rsidRPr="001238C4">
              <w:rPr>
                <w:rFonts w:ascii="Times New Roman" w:hAnsi="Times New Roman"/>
                <w:color w:val="000000" w:themeColor="text1"/>
                <w:szCs w:val="22"/>
              </w:rPr>
              <w:t xml:space="preserve"> </w:t>
            </w:r>
          </w:p>
        </w:tc>
        <w:tc>
          <w:tcPr>
            <w:tcW w:w="2509" w:type="dxa"/>
            <w:tcBorders>
              <w:top w:val="single" w:sz="8" w:space="0" w:color="auto"/>
              <w:left w:val="single" w:sz="8" w:space="0" w:color="auto"/>
              <w:bottom w:val="single" w:sz="8" w:space="0" w:color="auto"/>
              <w:right w:val="single" w:sz="8" w:space="0" w:color="auto"/>
            </w:tcBorders>
          </w:tcPr>
          <w:p w14:paraId="6FCC2B04" w14:textId="6EB60DFE" w:rsidR="32772B2C" w:rsidRPr="001238C4" w:rsidRDefault="32772B2C">
            <w:pPr>
              <w:rPr>
                <w:rFonts w:ascii="Times New Roman" w:hAnsi="Times New Roman"/>
              </w:rPr>
            </w:pPr>
            <w:r w:rsidRPr="001238C4">
              <w:rPr>
                <w:rFonts w:ascii="Times New Roman" w:hAnsi="Times New Roman"/>
                <w:color w:val="000000" w:themeColor="text1"/>
                <w:szCs w:val="22"/>
              </w:rPr>
              <w:t xml:space="preserve"> </w:t>
            </w:r>
          </w:p>
        </w:tc>
        <w:tc>
          <w:tcPr>
            <w:tcW w:w="3394" w:type="dxa"/>
            <w:tcBorders>
              <w:top w:val="single" w:sz="8" w:space="0" w:color="auto"/>
              <w:left w:val="single" w:sz="8" w:space="0" w:color="auto"/>
              <w:bottom w:val="single" w:sz="8" w:space="0" w:color="auto"/>
              <w:right w:val="single" w:sz="8" w:space="0" w:color="auto"/>
            </w:tcBorders>
          </w:tcPr>
          <w:p w14:paraId="5B460EFC" w14:textId="3B6F8360" w:rsidR="32772B2C" w:rsidRPr="001238C4" w:rsidRDefault="32772B2C">
            <w:pPr>
              <w:rPr>
                <w:rFonts w:ascii="Times New Roman" w:hAnsi="Times New Roman"/>
              </w:rPr>
            </w:pPr>
            <w:r w:rsidRPr="001238C4">
              <w:rPr>
                <w:rFonts w:ascii="Times New Roman" w:hAnsi="Times New Roman"/>
                <w:color w:val="000000" w:themeColor="text1"/>
                <w:szCs w:val="22"/>
              </w:rPr>
              <w:t xml:space="preserve"> </w:t>
            </w:r>
          </w:p>
        </w:tc>
      </w:tr>
      <w:tr w:rsidR="32772B2C" w:rsidRPr="001238C4" w14:paraId="2C767116" w14:textId="77777777" w:rsidTr="32772B2C">
        <w:tc>
          <w:tcPr>
            <w:tcW w:w="1639" w:type="dxa"/>
            <w:tcBorders>
              <w:top w:val="single" w:sz="8" w:space="0" w:color="auto"/>
              <w:left w:val="single" w:sz="8" w:space="0" w:color="auto"/>
              <w:bottom w:val="single" w:sz="8" w:space="0" w:color="auto"/>
              <w:right w:val="single" w:sz="8" w:space="0" w:color="auto"/>
            </w:tcBorders>
          </w:tcPr>
          <w:p w14:paraId="1329BF2F" w14:textId="4FD6106C" w:rsidR="32772B2C" w:rsidRPr="001238C4" w:rsidRDefault="32772B2C">
            <w:pPr>
              <w:rPr>
                <w:rFonts w:ascii="Times New Roman" w:hAnsi="Times New Roman"/>
              </w:rPr>
            </w:pPr>
            <w:r w:rsidRPr="001238C4">
              <w:rPr>
                <w:rFonts w:ascii="Times New Roman" w:hAnsi="Times New Roman"/>
                <w:color w:val="000000" w:themeColor="text1"/>
                <w:szCs w:val="22"/>
              </w:rPr>
              <w:t xml:space="preserve"> </w:t>
            </w:r>
          </w:p>
        </w:tc>
        <w:tc>
          <w:tcPr>
            <w:tcW w:w="1233" w:type="dxa"/>
            <w:tcBorders>
              <w:top w:val="single" w:sz="8" w:space="0" w:color="auto"/>
              <w:left w:val="single" w:sz="8" w:space="0" w:color="auto"/>
              <w:bottom w:val="single" w:sz="8" w:space="0" w:color="auto"/>
              <w:right w:val="single" w:sz="8" w:space="0" w:color="auto"/>
            </w:tcBorders>
          </w:tcPr>
          <w:p w14:paraId="64964DC4" w14:textId="0AAD2038" w:rsidR="32772B2C" w:rsidRPr="001238C4" w:rsidRDefault="32772B2C">
            <w:pPr>
              <w:rPr>
                <w:rFonts w:ascii="Times New Roman" w:hAnsi="Times New Roman"/>
              </w:rPr>
            </w:pPr>
            <w:r w:rsidRPr="001238C4">
              <w:rPr>
                <w:rFonts w:ascii="Times New Roman" w:hAnsi="Times New Roman"/>
                <w:color w:val="000000" w:themeColor="text1"/>
                <w:szCs w:val="22"/>
              </w:rPr>
              <w:t xml:space="preserve"> </w:t>
            </w:r>
          </w:p>
        </w:tc>
        <w:tc>
          <w:tcPr>
            <w:tcW w:w="2509" w:type="dxa"/>
            <w:tcBorders>
              <w:top w:val="single" w:sz="8" w:space="0" w:color="auto"/>
              <w:left w:val="single" w:sz="8" w:space="0" w:color="auto"/>
              <w:bottom w:val="single" w:sz="8" w:space="0" w:color="auto"/>
              <w:right w:val="single" w:sz="8" w:space="0" w:color="auto"/>
            </w:tcBorders>
          </w:tcPr>
          <w:p w14:paraId="5D974468" w14:textId="134A60B3" w:rsidR="32772B2C" w:rsidRPr="001238C4" w:rsidRDefault="32772B2C">
            <w:pPr>
              <w:rPr>
                <w:rFonts w:ascii="Times New Roman" w:hAnsi="Times New Roman"/>
              </w:rPr>
            </w:pPr>
            <w:r w:rsidRPr="001238C4">
              <w:rPr>
                <w:rFonts w:ascii="Times New Roman" w:hAnsi="Times New Roman"/>
                <w:color w:val="000000" w:themeColor="text1"/>
                <w:szCs w:val="22"/>
              </w:rPr>
              <w:t xml:space="preserve"> </w:t>
            </w:r>
          </w:p>
        </w:tc>
        <w:tc>
          <w:tcPr>
            <w:tcW w:w="3394" w:type="dxa"/>
            <w:tcBorders>
              <w:top w:val="single" w:sz="8" w:space="0" w:color="auto"/>
              <w:left w:val="single" w:sz="8" w:space="0" w:color="auto"/>
              <w:bottom w:val="single" w:sz="8" w:space="0" w:color="auto"/>
              <w:right w:val="single" w:sz="8" w:space="0" w:color="auto"/>
            </w:tcBorders>
          </w:tcPr>
          <w:p w14:paraId="325638E3" w14:textId="5A7F15AC" w:rsidR="32772B2C" w:rsidRPr="001238C4" w:rsidRDefault="32772B2C">
            <w:pPr>
              <w:rPr>
                <w:rFonts w:ascii="Times New Roman" w:hAnsi="Times New Roman"/>
              </w:rPr>
            </w:pPr>
            <w:r w:rsidRPr="001238C4">
              <w:rPr>
                <w:rFonts w:ascii="Times New Roman" w:hAnsi="Times New Roman"/>
                <w:color w:val="000000" w:themeColor="text1"/>
                <w:szCs w:val="22"/>
              </w:rPr>
              <w:t xml:space="preserve"> </w:t>
            </w:r>
          </w:p>
        </w:tc>
      </w:tr>
    </w:tbl>
    <w:p w14:paraId="0175C770" w14:textId="60857C59" w:rsidR="32772B2C" w:rsidRPr="001238C4" w:rsidRDefault="32772B2C" w:rsidP="32772B2C">
      <w:pPr>
        <w:rPr>
          <w:rFonts w:ascii="Times New Roman" w:eastAsia="Calibri" w:hAnsi="Times New Roman" w:cs="Times New Roman"/>
          <w:color w:val="000000" w:themeColor="text1"/>
        </w:rPr>
      </w:pPr>
    </w:p>
    <w:p w14:paraId="7C0043A9" w14:textId="6349DC7A" w:rsidR="008F3A08" w:rsidRPr="001238C4" w:rsidRDefault="008F3A08" w:rsidP="32772B2C">
      <w:pPr>
        <w:rPr>
          <w:rFonts w:ascii="Times New Roman" w:eastAsia="Calibri" w:hAnsi="Times New Roman" w:cs="Times New Roman"/>
          <w:color w:val="000000" w:themeColor="text1"/>
        </w:rPr>
      </w:pPr>
    </w:p>
    <w:p w14:paraId="239C174D" w14:textId="1D72C324" w:rsidR="008F3A08" w:rsidRPr="001238C4" w:rsidRDefault="008F3A08" w:rsidP="32772B2C">
      <w:pPr>
        <w:rPr>
          <w:rFonts w:ascii="Times New Roman" w:eastAsia="Calibri" w:hAnsi="Times New Roman" w:cs="Times New Roman"/>
          <w:color w:val="000000" w:themeColor="text1"/>
        </w:rPr>
      </w:pPr>
    </w:p>
    <w:p w14:paraId="56B50056" w14:textId="5FAD06DE" w:rsidR="008F3A08" w:rsidRPr="001238C4" w:rsidRDefault="008F3A08" w:rsidP="32772B2C">
      <w:pPr>
        <w:rPr>
          <w:rFonts w:ascii="Times New Roman" w:eastAsia="Calibri" w:hAnsi="Times New Roman" w:cs="Times New Roman"/>
          <w:color w:val="000000" w:themeColor="text1"/>
        </w:rPr>
      </w:pPr>
    </w:p>
    <w:p w14:paraId="0BED563B" w14:textId="09591C68" w:rsidR="008F3A08" w:rsidRPr="001238C4" w:rsidRDefault="008F3A08" w:rsidP="32772B2C">
      <w:pPr>
        <w:rPr>
          <w:rFonts w:ascii="Times New Roman" w:eastAsia="Calibri" w:hAnsi="Times New Roman" w:cs="Times New Roman"/>
          <w:color w:val="000000" w:themeColor="text1"/>
        </w:rPr>
      </w:pPr>
    </w:p>
    <w:p w14:paraId="3AA369B8" w14:textId="7077D6A9" w:rsidR="008F3A08" w:rsidRPr="001238C4" w:rsidRDefault="008F3A08" w:rsidP="32772B2C">
      <w:pPr>
        <w:rPr>
          <w:rFonts w:ascii="Times New Roman" w:eastAsia="Calibri" w:hAnsi="Times New Roman" w:cs="Times New Roman"/>
          <w:color w:val="000000" w:themeColor="text1"/>
        </w:rPr>
      </w:pPr>
    </w:p>
    <w:p w14:paraId="407308E8" w14:textId="1AF92DF6" w:rsidR="008F3A08" w:rsidRPr="001238C4" w:rsidRDefault="008F3A08" w:rsidP="32772B2C">
      <w:pPr>
        <w:rPr>
          <w:rFonts w:ascii="Times New Roman" w:eastAsia="Calibri" w:hAnsi="Times New Roman" w:cs="Times New Roman"/>
          <w:color w:val="000000" w:themeColor="text1"/>
        </w:rPr>
      </w:pPr>
    </w:p>
    <w:p w14:paraId="6464F501" w14:textId="03AE7F68" w:rsidR="008F3A08" w:rsidRPr="001238C4" w:rsidRDefault="008F3A08" w:rsidP="32772B2C">
      <w:pPr>
        <w:rPr>
          <w:rFonts w:ascii="Times New Roman" w:eastAsia="Calibri" w:hAnsi="Times New Roman" w:cs="Times New Roman"/>
          <w:color w:val="000000" w:themeColor="text1"/>
        </w:rPr>
      </w:pPr>
    </w:p>
    <w:p w14:paraId="585A7B8B" w14:textId="27BAD241" w:rsidR="008F3A08" w:rsidRPr="001238C4" w:rsidRDefault="008F3A08" w:rsidP="32772B2C">
      <w:pPr>
        <w:rPr>
          <w:rFonts w:ascii="Times New Roman" w:eastAsia="Calibri" w:hAnsi="Times New Roman" w:cs="Times New Roman"/>
          <w:color w:val="000000" w:themeColor="text1"/>
        </w:rPr>
      </w:pPr>
    </w:p>
    <w:p w14:paraId="4520DDDB" w14:textId="04413923" w:rsidR="008F3A08" w:rsidRPr="001238C4" w:rsidRDefault="008F3A08" w:rsidP="32772B2C">
      <w:pPr>
        <w:rPr>
          <w:rFonts w:ascii="Times New Roman" w:eastAsia="Calibri" w:hAnsi="Times New Roman" w:cs="Times New Roman"/>
          <w:color w:val="000000" w:themeColor="text1"/>
        </w:rPr>
      </w:pPr>
    </w:p>
    <w:p w14:paraId="5539A8B0" w14:textId="66450B9C" w:rsidR="008F3A08" w:rsidRPr="001238C4" w:rsidRDefault="008F3A08" w:rsidP="32772B2C">
      <w:pPr>
        <w:rPr>
          <w:rFonts w:ascii="Times New Roman" w:eastAsia="Calibri" w:hAnsi="Times New Roman" w:cs="Times New Roman"/>
          <w:color w:val="000000" w:themeColor="text1"/>
        </w:rPr>
      </w:pPr>
    </w:p>
    <w:p w14:paraId="01DB5816" w14:textId="70FC9CE3" w:rsidR="008F3A08" w:rsidRPr="001238C4" w:rsidRDefault="008F3A08" w:rsidP="32772B2C">
      <w:pPr>
        <w:rPr>
          <w:rFonts w:ascii="Times New Roman" w:eastAsia="Calibri" w:hAnsi="Times New Roman" w:cs="Times New Roman"/>
          <w:color w:val="000000" w:themeColor="text1"/>
        </w:rPr>
      </w:pPr>
    </w:p>
    <w:p w14:paraId="261BAE7F" w14:textId="549604D7" w:rsidR="008F3A08" w:rsidRPr="001238C4" w:rsidRDefault="008F3A08" w:rsidP="32772B2C">
      <w:pPr>
        <w:rPr>
          <w:rFonts w:ascii="Times New Roman" w:eastAsia="Calibri" w:hAnsi="Times New Roman" w:cs="Times New Roman"/>
          <w:color w:val="000000" w:themeColor="text1"/>
        </w:rPr>
      </w:pPr>
    </w:p>
    <w:p w14:paraId="1A449203" w14:textId="339D59F9" w:rsidR="008F3A08" w:rsidRPr="001238C4" w:rsidRDefault="008F3A08" w:rsidP="32772B2C">
      <w:pPr>
        <w:rPr>
          <w:rFonts w:ascii="Times New Roman" w:eastAsia="Calibri" w:hAnsi="Times New Roman" w:cs="Times New Roman"/>
          <w:color w:val="000000" w:themeColor="text1"/>
        </w:rPr>
      </w:pPr>
    </w:p>
    <w:p w14:paraId="369179AD" w14:textId="16C098E1" w:rsidR="008F3A08" w:rsidRPr="001238C4" w:rsidRDefault="008F3A08" w:rsidP="32772B2C">
      <w:pPr>
        <w:rPr>
          <w:rFonts w:ascii="Times New Roman" w:eastAsia="Calibri" w:hAnsi="Times New Roman" w:cs="Times New Roman"/>
          <w:color w:val="000000" w:themeColor="text1"/>
        </w:rPr>
      </w:pPr>
    </w:p>
    <w:p w14:paraId="75B5B711" w14:textId="0E934948" w:rsidR="008F3A08" w:rsidRPr="001238C4" w:rsidRDefault="008F3A08" w:rsidP="32772B2C">
      <w:pPr>
        <w:rPr>
          <w:rFonts w:ascii="Times New Roman" w:eastAsia="Calibri" w:hAnsi="Times New Roman" w:cs="Times New Roman"/>
          <w:color w:val="000000" w:themeColor="text1"/>
        </w:rPr>
      </w:pPr>
    </w:p>
    <w:p w14:paraId="436F0A46" w14:textId="7554CD72" w:rsidR="008F3A08" w:rsidRPr="001238C4" w:rsidRDefault="008F3A08" w:rsidP="32772B2C">
      <w:pPr>
        <w:rPr>
          <w:rFonts w:ascii="Times New Roman" w:eastAsia="Calibri" w:hAnsi="Times New Roman" w:cs="Times New Roman"/>
          <w:color w:val="000000" w:themeColor="text1"/>
        </w:rPr>
      </w:pPr>
    </w:p>
    <w:p w14:paraId="515A7298" w14:textId="3D60B2BE" w:rsidR="008F3A08" w:rsidRPr="001238C4" w:rsidRDefault="008F3A08" w:rsidP="32772B2C">
      <w:pPr>
        <w:rPr>
          <w:rFonts w:ascii="Times New Roman" w:eastAsia="Calibri" w:hAnsi="Times New Roman" w:cs="Times New Roman"/>
          <w:color w:val="000000" w:themeColor="text1"/>
        </w:rPr>
      </w:pPr>
    </w:p>
    <w:p w14:paraId="41B5FBF7" w14:textId="6ADB118E" w:rsidR="008F3A08" w:rsidRPr="001238C4" w:rsidRDefault="008F3A08" w:rsidP="32772B2C">
      <w:pPr>
        <w:rPr>
          <w:rFonts w:ascii="Times New Roman" w:eastAsia="Calibri" w:hAnsi="Times New Roman" w:cs="Times New Roman"/>
          <w:color w:val="000000" w:themeColor="text1"/>
        </w:rPr>
      </w:pPr>
    </w:p>
    <w:p w14:paraId="713D7190" w14:textId="3C4DBAB3" w:rsidR="008F3A08" w:rsidRPr="001238C4" w:rsidRDefault="008F3A08" w:rsidP="32772B2C">
      <w:pPr>
        <w:rPr>
          <w:rFonts w:ascii="Times New Roman" w:eastAsia="Calibri" w:hAnsi="Times New Roman" w:cs="Times New Roman"/>
          <w:color w:val="000000" w:themeColor="text1"/>
        </w:rPr>
      </w:pPr>
    </w:p>
    <w:p w14:paraId="0D002AA4" w14:textId="06C94F31" w:rsidR="008F3A08" w:rsidRPr="001238C4" w:rsidRDefault="008F3A08" w:rsidP="32772B2C">
      <w:pPr>
        <w:rPr>
          <w:rFonts w:ascii="Times New Roman" w:eastAsia="Calibri" w:hAnsi="Times New Roman" w:cs="Times New Roman"/>
          <w:color w:val="000000" w:themeColor="text1"/>
        </w:rPr>
      </w:pPr>
    </w:p>
    <w:p w14:paraId="73EFCE4F" w14:textId="50D37661" w:rsidR="008F3A08" w:rsidRPr="001238C4" w:rsidRDefault="008F3A08" w:rsidP="32772B2C">
      <w:pPr>
        <w:rPr>
          <w:rFonts w:ascii="Times New Roman" w:eastAsia="Calibri" w:hAnsi="Times New Roman" w:cs="Times New Roman"/>
          <w:color w:val="000000" w:themeColor="text1"/>
        </w:rPr>
      </w:pPr>
    </w:p>
    <w:p w14:paraId="5B7140A0" w14:textId="19ED3FC7" w:rsidR="008F3A08" w:rsidRPr="001238C4" w:rsidRDefault="008F3A08" w:rsidP="32772B2C">
      <w:pPr>
        <w:rPr>
          <w:rFonts w:ascii="Times New Roman" w:eastAsia="Calibri" w:hAnsi="Times New Roman" w:cs="Times New Roman"/>
          <w:color w:val="000000" w:themeColor="text1"/>
        </w:rPr>
      </w:pPr>
    </w:p>
    <w:p w14:paraId="3DB46FD0" w14:textId="48F1A282" w:rsidR="008F3A08" w:rsidRPr="001238C4" w:rsidRDefault="008F3A08" w:rsidP="32772B2C">
      <w:pPr>
        <w:rPr>
          <w:rFonts w:ascii="Times New Roman" w:eastAsia="Calibri" w:hAnsi="Times New Roman" w:cs="Times New Roman"/>
          <w:color w:val="000000" w:themeColor="text1"/>
        </w:rPr>
      </w:pPr>
    </w:p>
    <w:p w14:paraId="78F42F5D" w14:textId="1BF16F7D" w:rsidR="008F3A08" w:rsidRPr="001238C4" w:rsidRDefault="008F3A08" w:rsidP="32772B2C">
      <w:pPr>
        <w:rPr>
          <w:rFonts w:ascii="Times New Roman" w:eastAsia="Calibri" w:hAnsi="Times New Roman" w:cs="Times New Roman"/>
          <w:color w:val="000000" w:themeColor="text1"/>
        </w:rPr>
      </w:pPr>
    </w:p>
    <w:p w14:paraId="184EC3D6" w14:textId="1F09824F" w:rsidR="008F3A08" w:rsidRPr="001238C4" w:rsidRDefault="008F3A08" w:rsidP="32772B2C">
      <w:pPr>
        <w:rPr>
          <w:rFonts w:ascii="Times New Roman" w:eastAsia="Calibri" w:hAnsi="Times New Roman" w:cs="Times New Roman"/>
          <w:color w:val="000000" w:themeColor="text1"/>
        </w:rPr>
      </w:pPr>
    </w:p>
    <w:p w14:paraId="251C793A" w14:textId="77777777" w:rsidR="008F3A08" w:rsidRPr="001238C4" w:rsidRDefault="008F3A08" w:rsidP="008F3A08">
      <w:pPr>
        <w:pStyle w:val="Heading1"/>
        <w:pageBreakBefore/>
        <w:numPr>
          <w:ilvl w:val="0"/>
          <w:numId w:val="0"/>
        </w:numPr>
        <w:rPr>
          <w:rFonts w:ascii="Times New Roman" w:hAnsi="Times New Roman" w:cs="Times New Roman"/>
          <w:lang w:val="en-GB"/>
        </w:rPr>
      </w:pPr>
      <w:bookmarkStart w:id="29" w:name="_Toc117586871"/>
      <w:bookmarkStart w:id="30" w:name="_Toc118806872"/>
      <w:bookmarkStart w:id="31" w:name="_Toc26265820"/>
      <w:r w:rsidRPr="001238C4">
        <w:rPr>
          <w:rFonts w:ascii="Times New Roman" w:hAnsi="Times New Roman" w:cs="Times New Roman"/>
          <w:lang w:val="en-GB"/>
        </w:rPr>
        <w:t>Vedlegg 2</w:t>
      </w:r>
      <w:bookmarkEnd w:id="29"/>
      <w:bookmarkEnd w:id="30"/>
    </w:p>
    <w:p w14:paraId="50637173" w14:textId="77777777" w:rsidR="008F3A08" w:rsidRPr="001238C4" w:rsidRDefault="008F3A08" w:rsidP="008F3A08">
      <w:pPr>
        <w:rPr>
          <w:rFonts w:ascii="Times New Roman" w:hAnsi="Times New Roman" w:cs="Times New Roman"/>
          <w:lang w:val="en-GB"/>
        </w:rPr>
      </w:pPr>
    </w:p>
    <w:p w14:paraId="12041848" w14:textId="77777777" w:rsidR="008F3A08" w:rsidRPr="001238C4" w:rsidRDefault="008F3A08" w:rsidP="008F3A08">
      <w:pPr>
        <w:pStyle w:val="Heading1"/>
        <w:numPr>
          <w:ilvl w:val="0"/>
          <w:numId w:val="13"/>
        </w:numPr>
        <w:rPr>
          <w:rFonts w:ascii="Times New Roman" w:hAnsi="Times New Roman" w:cs="Times New Roman"/>
          <w:bCs/>
        </w:rPr>
      </w:pPr>
      <w:bookmarkStart w:id="32" w:name="_Toc115347083"/>
      <w:bookmarkStart w:id="33" w:name="_Toc117586872"/>
      <w:bookmarkStart w:id="34" w:name="_Toc118806873"/>
      <w:r w:rsidRPr="001238C4">
        <w:rPr>
          <w:rFonts w:ascii="Times New Roman" w:hAnsi="Times New Roman" w:cs="Times New Roman"/>
          <w:bCs/>
        </w:rPr>
        <w:t>Innledning</w:t>
      </w:r>
      <w:bookmarkEnd w:id="32"/>
      <w:bookmarkEnd w:id="33"/>
      <w:bookmarkEnd w:id="34"/>
    </w:p>
    <w:p w14:paraId="42242AEB" w14:textId="77777777" w:rsidR="008F3A08" w:rsidRPr="001238C4" w:rsidRDefault="008F3A08" w:rsidP="008F3A08">
      <w:pPr>
        <w:rPr>
          <w:rFonts w:ascii="Times New Roman" w:hAnsi="Times New Roman" w:cs="Times New Roman"/>
        </w:rPr>
      </w:pPr>
      <w:r w:rsidRPr="001238C4">
        <w:rPr>
          <w:rFonts w:ascii="Times New Roman" w:hAnsi="Times New Roman" w:cs="Times New Roman"/>
        </w:rPr>
        <w:t xml:space="preserve">Det forventes at leverandører kan oppfylle minimumskravene til informasjonssikkerhet. Dette dokumentet er basert på ISO 27001 Controls og EBU R143 </w:t>
      </w:r>
      <w:proofErr w:type="spellStart"/>
      <w:r w:rsidRPr="001238C4">
        <w:rPr>
          <w:rFonts w:ascii="Times New Roman" w:hAnsi="Times New Roman" w:cs="Times New Roman"/>
          <w:i/>
          <w:iCs/>
        </w:rPr>
        <w:t>Cybersecurity</w:t>
      </w:r>
      <w:proofErr w:type="spellEnd"/>
      <w:r w:rsidRPr="001238C4">
        <w:rPr>
          <w:rFonts w:ascii="Times New Roman" w:hAnsi="Times New Roman" w:cs="Times New Roman"/>
          <w:i/>
          <w:iCs/>
        </w:rPr>
        <w:t xml:space="preserve"> </w:t>
      </w:r>
      <w:proofErr w:type="spellStart"/>
      <w:r w:rsidRPr="001238C4">
        <w:rPr>
          <w:rFonts w:ascii="Times New Roman" w:hAnsi="Times New Roman" w:cs="Times New Roman"/>
          <w:i/>
          <w:iCs/>
        </w:rPr>
        <w:t>Recommendation</w:t>
      </w:r>
      <w:proofErr w:type="spellEnd"/>
      <w:r w:rsidRPr="001238C4">
        <w:rPr>
          <w:rFonts w:ascii="Times New Roman" w:hAnsi="Times New Roman" w:cs="Times New Roman"/>
          <w:i/>
          <w:iCs/>
        </w:rPr>
        <w:t xml:space="preserve"> for Media </w:t>
      </w:r>
      <w:proofErr w:type="spellStart"/>
      <w:r w:rsidRPr="001238C4">
        <w:rPr>
          <w:rFonts w:ascii="Times New Roman" w:hAnsi="Times New Roman" w:cs="Times New Roman"/>
          <w:i/>
          <w:iCs/>
        </w:rPr>
        <w:t>Vendors</w:t>
      </w:r>
      <w:proofErr w:type="spellEnd"/>
      <w:r w:rsidRPr="001238C4">
        <w:rPr>
          <w:rFonts w:ascii="Times New Roman" w:hAnsi="Times New Roman" w:cs="Times New Roman"/>
        </w:rPr>
        <w:t>’</w:t>
      </w:r>
      <w:r w:rsidRPr="001238C4">
        <w:rPr>
          <w:rFonts w:ascii="Times New Roman" w:hAnsi="Times New Roman" w:cs="Times New Roman"/>
          <w:i/>
          <w:iCs/>
        </w:rPr>
        <w:t xml:space="preserve"> Systems, Software &amp; Services</w:t>
      </w:r>
      <w:r w:rsidRPr="001238C4">
        <w:rPr>
          <w:rFonts w:ascii="Times New Roman" w:hAnsi="Times New Roman" w:cs="Times New Roman"/>
        </w:rPr>
        <w:t>.</w:t>
      </w:r>
    </w:p>
    <w:p w14:paraId="008F4C05" w14:textId="77777777" w:rsidR="008F3A08" w:rsidRPr="001238C4" w:rsidRDefault="008F3A08" w:rsidP="008F3A08">
      <w:pPr>
        <w:rPr>
          <w:rFonts w:ascii="Times New Roman" w:hAnsi="Times New Roman" w:cs="Times New Roman"/>
        </w:rPr>
      </w:pPr>
    </w:p>
    <w:p w14:paraId="60B99D42" w14:textId="77777777" w:rsidR="008F3A08" w:rsidRPr="001238C4" w:rsidRDefault="008F3A08" w:rsidP="008F3A08">
      <w:pPr>
        <w:pStyle w:val="Heading1"/>
        <w:numPr>
          <w:ilvl w:val="0"/>
          <w:numId w:val="13"/>
        </w:numPr>
        <w:rPr>
          <w:rFonts w:ascii="Times New Roman" w:hAnsi="Times New Roman" w:cs="Times New Roman"/>
          <w:bCs/>
        </w:rPr>
      </w:pPr>
      <w:bookmarkStart w:id="35" w:name="_Toc115347085"/>
      <w:bookmarkStart w:id="36" w:name="_Toc117586874"/>
      <w:bookmarkStart w:id="37" w:name="_Toc118806875"/>
      <w:bookmarkStart w:id="38" w:name="_Toc109732726"/>
      <w:r w:rsidRPr="001238C4">
        <w:rPr>
          <w:rFonts w:ascii="Times New Roman" w:hAnsi="Times New Roman" w:cs="Times New Roman"/>
          <w:bCs/>
        </w:rPr>
        <w:t>Organisatoriske tiltak</w:t>
      </w:r>
      <w:bookmarkEnd w:id="35"/>
      <w:bookmarkEnd w:id="36"/>
      <w:bookmarkEnd w:id="37"/>
    </w:p>
    <w:p w14:paraId="4BD2DBDF" w14:textId="77777777" w:rsidR="008F3A08" w:rsidRPr="001238C4" w:rsidRDefault="008F3A08" w:rsidP="008F3A08">
      <w:pPr>
        <w:rPr>
          <w:rFonts w:ascii="Times New Roman" w:hAnsi="Times New Roman" w:cs="Times New Roman"/>
        </w:rPr>
      </w:pPr>
      <w:r w:rsidRPr="001238C4">
        <w:rPr>
          <w:rFonts w:ascii="Times New Roman" w:hAnsi="Times New Roman" w:cs="Times New Roman"/>
        </w:rPr>
        <w:t>Vennligst besvar følgende utsagn (J=JA, N=NEI eller N/A=Ikke relevant).</w:t>
      </w:r>
    </w:p>
    <w:tbl>
      <w:tblPr>
        <w:tblStyle w:val="TableGrid"/>
        <w:tblW w:w="9015" w:type="dxa"/>
        <w:tblLayout w:type="fixed"/>
        <w:tblLook w:val="04A0" w:firstRow="1" w:lastRow="0" w:firstColumn="1" w:lastColumn="0" w:noHBand="0" w:noVBand="1"/>
      </w:tblPr>
      <w:tblGrid>
        <w:gridCol w:w="541"/>
        <w:gridCol w:w="3191"/>
        <w:gridCol w:w="598"/>
        <w:gridCol w:w="598"/>
        <w:gridCol w:w="598"/>
        <w:gridCol w:w="3489"/>
      </w:tblGrid>
      <w:tr w:rsidR="008F3A08" w:rsidRPr="001238C4" w14:paraId="73DD899F"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44546A" w:themeFill="text2"/>
            <w:hideMark/>
          </w:tcPr>
          <w:p w14:paraId="7349CD41" w14:textId="77777777" w:rsidR="008F3A08" w:rsidRPr="001238C4" w:rsidRDefault="008F3A08">
            <w:pPr>
              <w:rPr>
                <w:rFonts w:ascii="Times New Roman" w:hAnsi="Times New Roman"/>
              </w:rPr>
            </w:pPr>
            <w:r w:rsidRPr="001238C4">
              <w:rPr>
                <w:rFonts w:ascii="Times New Roman" w:hAnsi="Times New Roman"/>
              </w:rPr>
              <w:t>#</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44546A" w:themeFill="text2"/>
            <w:hideMark/>
          </w:tcPr>
          <w:p w14:paraId="71542F3F" w14:textId="77777777" w:rsidR="008F3A08" w:rsidRPr="001238C4" w:rsidRDefault="008F3A08">
            <w:pPr>
              <w:rPr>
                <w:rFonts w:ascii="Times New Roman" w:hAnsi="Times New Roman"/>
              </w:rPr>
            </w:pPr>
            <w:r w:rsidRPr="001238C4">
              <w:rPr>
                <w:rFonts w:ascii="Times New Roman" w:hAnsi="Times New Roman"/>
              </w:rPr>
              <w:t>Beskrivelse</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44546A" w:themeFill="text2"/>
            <w:hideMark/>
          </w:tcPr>
          <w:p w14:paraId="45A56ECF" w14:textId="77777777" w:rsidR="008F3A08" w:rsidRPr="001238C4" w:rsidRDefault="008F3A08">
            <w:pPr>
              <w:jc w:val="left"/>
              <w:rPr>
                <w:rFonts w:ascii="Times New Roman" w:hAnsi="Times New Roman"/>
              </w:rPr>
            </w:pPr>
            <w:r w:rsidRPr="001238C4">
              <w:rPr>
                <w:rFonts w:ascii="Times New Roman" w:hAnsi="Times New Roman"/>
              </w:rPr>
              <w:t>J</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44546A" w:themeFill="text2"/>
            <w:hideMark/>
          </w:tcPr>
          <w:p w14:paraId="7698DCD4" w14:textId="77777777" w:rsidR="008F3A08" w:rsidRPr="001238C4" w:rsidRDefault="008F3A08">
            <w:pPr>
              <w:jc w:val="left"/>
              <w:rPr>
                <w:rFonts w:ascii="Times New Roman" w:hAnsi="Times New Roman"/>
              </w:rPr>
            </w:pPr>
            <w:r w:rsidRPr="001238C4">
              <w:rPr>
                <w:rFonts w:ascii="Times New Roman" w:hAnsi="Times New Roman"/>
              </w:rPr>
              <w:t>N</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44546A" w:themeFill="text2"/>
            <w:hideMark/>
          </w:tcPr>
          <w:p w14:paraId="615CA4DA" w14:textId="77777777" w:rsidR="008F3A08" w:rsidRPr="001238C4" w:rsidRDefault="008F3A08">
            <w:pPr>
              <w:jc w:val="left"/>
              <w:rPr>
                <w:rFonts w:ascii="Times New Roman" w:hAnsi="Times New Roman"/>
              </w:rPr>
            </w:pPr>
            <w:r w:rsidRPr="001238C4">
              <w:rPr>
                <w:rFonts w:ascii="Times New Roman" w:hAnsi="Times New Roman"/>
              </w:rPr>
              <w:t>N/A</w:t>
            </w: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44546A" w:themeFill="text2"/>
            <w:hideMark/>
          </w:tcPr>
          <w:p w14:paraId="3A2D3881" w14:textId="77777777" w:rsidR="008F3A08" w:rsidRPr="001238C4" w:rsidRDefault="008F3A08">
            <w:pPr>
              <w:rPr>
                <w:rFonts w:ascii="Times New Roman" w:hAnsi="Times New Roman"/>
              </w:rPr>
            </w:pPr>
            <w:r w:rsidRPr="001238C4">
              <w:rPr>
                <w:rFonts w:ascii="Times New Roman" w:hAnsi="Times New Roman"/>
              </w:rPr>
              <w:t>Kommentar</w:t>
            </w:r>
          </w:p>
        </w:tc>
      </w:tr>
      <w:tr w:rsidR="008F3A08" w:rsidRPr="001238C4" w14:paraId="07D41DE7"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4F59406" w14:textId="77777777" w:rsidR="008F3A08" w:rsidRPr="001238C4" w:rsidRDefault="008F3A08">
            <w:pPr>
              <w:rPr>
                <w:rFonts w:ascii="Times New Roman" w:hAnsi="Times New Roman"/>
              </w:rPr>
            </w:pPr>
            <w:r w:rsidRPr="001238C4">
              <w:rPr>
                <w:rFonts w:ascii="Times New Roman" w:hAnsi="Times New Roman"/>
              </w:rPr>
              <w:t>1</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C3C5604" w14:textId="77777777" w:rsidR="008F3A08" w:rsidRPr="001238C4" w:rsidRDefault="008F3A08">
            <w:pPr>
              <w:jc w:val="left"/>
              <w:rPr>
                <w:rFonts w:ascii="Times New Roman" w:hAnsi="Times New Roman"/>
                <w:b/>
                <w:bCs/>
              </w:rPr>
            </w:pPr>
            <w:bookmarkStart w:id="39" w:name="_Toc115347086"/>
            <w:r w:rsidRPr="001238C4">
              <w:rPr>
                <w:rFonts w:ascii="Times New Roman" w:hAnsi="Times New Roman"/>
                <w:b/>
                <w:bCs/>
              </w:rPr>
              <w:t>Sikkerhetsstyring</w:t>
            </w:r>
            <w:bookmarkEnd w:id="39"/>
          </w:p>
          <w:p w14:paraId="21BC94E6" w14:textId="77777777" w:rsidR="008F3A08" w:rsidRPr="001238C4" w:rsidRDefault="008F3A08">
            <w:pPr>
              <w:rPr>
                <w:rFonts w:ascii="Times New Roman" w:hAnsi="Times New Roman"/>
              </w:rPr>
            </w:pPr>
            <w:r w:rsidRPr="001238C4">
              <w:rPr>
                <w:rFonts w:ascii="Times New Roman" w:hAnsi="Times New Roman"/>
              </w:rPr>
              <w:t xml:space="preserve">Leverandøren har en sikkerhets-policy som regelmessig evalueres og holdes oppdatert.  </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AA8ECEE"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D965B34"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C358D38" w14:textId="77777777" w:rsidR="008F3A08" w:rsidRPr="001238C4" w:rsidRDefault="008F3A08">
            <w:pPr>
              <w:rPr>
                <w:rFonts w:ascii="Times New Roman" w:hAnsi="Times New Roman"/>
              </w:rPr>
            </w:pP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D776115" w14:textId="77777777" w:rsidR="008F3A08" w:rsidRPr="001238C4" w:rsidRDefault="008F3A08">
            <w:pPr>
              <w:rPr>
                <w:rFonts w:ascii="Times New Roman" w:hAnsi="Times New Roman"/>
              </w:rPr>
            </w:pPr>
          </w:p>
        </w:tc>
      </w:tr>
      <w:tr w:rsidR="008F3A08" w:rsidRPr="001238C4" w14:paraId="2E0B0DB8"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F8BCE07" w14:textId="77777777" w:rsidR="008F3A08" w:rsidRPr="001238C4" w:rsidRDefault="008F3A08">
            <w:pPr>
              <w:rPr>
                <w:rFonts w:ascii="Times New Roman" w:hAnsi="Times New Roman"/>
              </w:rPr>
            </w:pPr>
            <w:r w:rsidRPr="001238C4">
              <w:rPr>
                <w:rFonts w:ascii="Times New Roman" w:hAnsi="Times New Roman"/>
              </w:rPr>
              <w:t>2</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16BDBB3" w14:textId="77777777" w:rsidR="008F3A08" w:rsidRPr="001238C4" w:rsidRDefault="008F3A08">
            <w:pPr>
              <w:jc w:val="left"/>
              <w:rPr>
                <w:rFonts w:ascii="Times New Roman" w:hAnsi="Times New Roman"/>
                <w:b/>
                <w:bCs/>
              </w:rPr>
            </w:pPr>
            <w:bookmarkStart w:id="40" w:name="_Toc115347087"/>
            <w:r w:rsidRPr="001238C4">
              <w:rPr>
                <w:rFonts w:ascii="Times New Roman" w:hAnsi="Times New Roman"/>
                <w:b/>
                <w:bCs/>
              </w:rPr>
              <w:t>Risikostyring</w:t>
            </w:r>
            <w:bookmarkEnd w:id="40"/>
          </w:p>
          <w:p w14:paraId="01D8574B" w14:textId="77777777" w:rsidR="008F3A08" w:rsidRPr="001238C4" w:rsidRDefault="008F3A08">
            <w:pPr>
              <w:rPr>
                <w:rFonts w:ascii="Times New Roman" w:hAnsi="Times New Roman"/>
              </w:rPr>
            </w:pPr>
            <w:r w:rsidRPr="001238C4">
              <w:rPr>
                <w:rFonts w:ascii="Times New Roman" w:hAnsi="Times New Roman"/>
              </w:rPr>
              <w:t>Leverandøren identifiser risiko knyttet til tjenesten og sørger for risikoreduserende tiltak.</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39995FC"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61BD82B"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5409827" w14:textId="77777777" w:rsidR="008F3A08" w:rsidRPr="001238C4" w:rsidRDefault="008F3A08">
            <w:pPr>
              <w:rPr>
                <w:rFonts w:ascii="Times New Roman" w:hAnsi="Times New Roman"/>
              </w:rPr>
            </w:pP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A19E24A" w14:textId="77777777" w:rsidR="008F3A08" w:rsidRPr="001238C4" w:rsidRDefault="008F3A08">
            <w:pPr>
              <w:rPr>
                <w:rFonts w:ascii="Times New Roman" w:hAnsi="Times New Roman"/>
              </w:rPr>
            </w:pPr>
          </w:p>
        </w:tc>
      </w:tr>
      <w:tr w:rsidR="008F3A08" w:rsidRPr="001238C4" w14:paraId="72E49CF5"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91A27B4" w14:textId="77777777" w:rsidR="008F3A08" w:rsidRPr="001238C4" w:rsidRDefault="008F3A08">
            <w:pPr>
              <w:rPr>
                <w:rFonts w:ascii="Times New Roman" w:hAnsi="Times New Roman"/>
              </w:rPr>
            </w:pPr>
            <w:r w:rsidRPr="001238C4">
              <w:rPr>
                <w:rFonts w:ascii="Times New Roman" w:hAnsi="Times New Roman"/>
              </w:rPr>
              <w:t>3</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B7218C0" w14:textId="77777777" w:rsidR="008F3A08" w:rsidRPr="001238C4" w:rsidRDefault="008F3A08">
            <w:pPr>
              <w:jc w:val="left"/>
              <w:rPr>
                <w:rFonts w:ascii="Times New Roman" w:hAnsi="Times New Roman"/>
                <w:b/>
                <w:bCs/>
              </w:rPr>
            </w:pPr>
            <w:bookmarkStart w:id="41" w:name="_Toc115347088"/>
            <w:r w:rsidRPr="001238C4">
              <w:rPr>
                <w:rFonts w:ascii="Times New Roman" w:hAnsi="Times New Roman"/>
                <w:b/>
                <w:bCs/>
              </w:rPr>
              <w:t>Dataoverføring</w:t>
            </w:r>
            <w:bookmarkEnd w:id="41"/>
          </w:p>
          <w:p w14:paraId="632C8166" w14:textId="77777777" w:rsidR="008F3A08" w:rsidRPr="001238C4" w:rsidRDefault="008F3A08">
            <w:pPr>
              <w:rPr>
                <w:rFonts w:ascii="Times New Roman" w:hAnsi="Times New Roman"/>
              </w:rPr>
            </w:pPr>
            <w:r w:rsidRPr="001238C4">
              <w:rPr>
                <w:rFonts w:ascii="Times New Roman" w:hAnsi="Times New Roman"/>
              </w:rPr>
              <w:t>NRKs data lagres og behandles kun i EU/EØS.</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D6D0570"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A767C4C"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E8B2495" w14:textId="77777777" w:rsidR="008F3A08" w:rsidRPr="001238C4" w:rsidRDefault="008F3A08">
            <w:pPr>
              <w:rPr>
                <w:rFonts w:ascii="Times New Roman" w:hAnsi="Times New Roman"/>
              </w:rPr>
            </w:pP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B075214" w14:textId="77777777" w:rsidR="008F3A08" w:rsidRPr="001238C4" w:rsidRDefault="008F3A08">
            <w:pPr>
              <w:rPr>
                <w:rFonts w:ascii="Times New Roman" w:hAnsi="Times New Roman"/>
              </w:rPr>
            </w:pPr>
          </w:p>
        </w:tc>
      </w:tr>
      <w:tr w:rsidR="008F3A08" w:rsidRPr="001238C4" w14:paraId="45158522"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7665F16" w14:textId="77777777" w:rsidR="008F3A08" w:rsidRPr="001238C4" w:rsidRDefault="008F3A08">
            <w:pPr>
              <w:rPr>
                <w:rFonts w:ascii="Times New Roman" w:hAnsi="Times New Roman"/>
              </w:rPr>
            </w:pPr>
            <w:r w:rsidRPr="001238C4">
              <w:rPr>
                <w:rFonts w:ascii="Times New Roman" w:hAnsi="Times New Roman"/>
              </w:rPr>
              <w:t>4</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D5AA10A" w14:textId="77777777" w:rsidR="008F3A08" w:rsidRPr="001238C4" w:rsidRDefault="008F3A08">
            <w:pPr>
              <w:jc w:val="left"/>
              <w:rPr>
                <w:rFonts w:ascii="Times New Roman" w:hAnsi="Times New Roman"/>
                <w:b/>
                <w:bCs/>
              </w:rPr>
            </w:pPr>
            <w:bookmarkStart w:id="42" w:name="_Toc115347089"/>
            <w:r w:rsidRPr="001238C4">
              <w:rPr>
                <w:rFonts w:ascii="Times New Roman" w:hAnsi="Times New Roman"/>
                <w:b/>
                <w:bCs/>
              </w:rPr>
              <w:t>Personellsikkerhet</w:t>
            </w:r>
            <w:bookmarkEnd w:id="42"/>
          </w:p>
          <w:p w14:paraId="58E0D280" w14:textId="77777777" w:rsidR="008F3A08" w:rsidRPr="001238C4" w:rsidRDefault="008F3A08">
            <w:pPr>
              <w:rPr>
                <w:rFonts w:ascii="Times New Roman" w:hAnsi="Times New Roman"/>
              </w:rPr>
            </w:pPr>
            <w:r w:rsidRPr="001238C4">
              <w:rPr>
                <w:rFonts w:ascii="Times New Roman" w:hAnsi="Times New Roman"/>
              </w:rPr>
              <w:t xml:space="preserve">Bakgrunnssjekk foretas av alle medarbeidere som er involvert i oppdraget, f.eks. ID og CV-sjekk. </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3F8587C"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9675AAD"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D0E5937" w14:textId="77777777" w:rsidR="008F3A08" w:rsidRPr="001238C4" w:rsidRDefault="008F3A08">
            <w:pPr>
              <w:rPr>
                <w:rFonts w:ascii="Times New Roman" w:hAnsi="Times New Roman"/>
              </w:rPr>
            </w:pP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A817FEE" w14:textId="77777777" w:rsidR="008F3A08" w:rsidRPr="001238C4" w:rsidRDefault="008F3A08">
            <w:pPr>
              <w:rPr>
                <w:rFonts w:ascii="Times New Roman" w:hAnsi="Times New Roman"/>
              </w:rPr>
            </w:pPr>
          </w:p>
        </w:tc>
      </w:tr>
      <w:tr w:rsidR="008F3A08" w:rsidRPr="001238C4" w14:paraId="3D1DA00A"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5A1419D" w14:textId="77777777" w:rsidR="008F3A08" w:rsidRPr="001238C4" w:rsidRDefault="008F3A08">
            <w:pPr>
              <w:rPr>
                <w:rFonts w:ascii="Times New Roman" w:hAnsi="Times New Roman"/>
              </w:rPr>
            </w:pPr>
            <w:r w:rsidRPr="001238C4">
              <w:rPr>
                <w:rFonts w:ascii="Times New Roman" w:hAnsi="Times New Roman"/>
              </w:rPr>
              <w:t>5</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65F232F" w14:textId="77777777" w:rsidR="008F3A08" w:rsidRPr="001238C4" w:rsidRDefault="008F3A08">
            <w:pPr>
              <w:jc w:val="left"/>
              <w:rPr>
                <w:rFonts w:ascii="Times New Roman" w:hAnsi="Times New Roman"/>
                <w:b/>
                <w:bCs/>
              </w:rPr>
            </w:pPr>
            <w:bookmarkStart w:id="43" w:name="_Toc115347090"/>
            <w:r w:rsidRPr="001238C4">
              <w:rPr>
                <w:rFonts w:ascii="Times New Roman" w:hAnsi="Times New Roman"/>
                <w:b/>
                <w:bCs/>
              </w:rPr>
              <w:t>Leverandørkjeden</w:t>
            </w:r>
            <w:bookmarkEnd w:id="43"/>
          </w:p>
          <w:p w14:paraId="3AD5CBA5" w14:textId="77777777" w:rsidR="008F3A08" w:rsidRPr="001238C4" w:rsidRDefault="008F3A08">
            <w:pPr>
              <w:rPr>
                <w:rFonts w:ascii="Times New Roman" w:hAnsi="Times New Roman"/>
              </w:rPr>
            </w:pPr>
            <w:r w:rsidRPr="001238C4">
              <w:rPr>
                <w:rFonts w:ascii="Times New Roman" w:hAnsi="Times New Roman"/>
              </w:rPr>
              <w:t xml:space="preserve">Leverandøren tar ansvar for sikkerheten i sin leverandørkjede. </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6F23F4D"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67335F5"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CE9A856" w14:textId="77777777" w:rsidR="008F3A08" w:rsidRPr="001238C4" w:rsidRDefault="008F3A08">
            <w:pPr>
              <w:rPr>
                <w:rFonts w:ascii="Times New Roman" w:hAnsi="Times New Roman"/>
              </w:rPr>
            </w:pP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AEBA4C9" w14:textId="77777777" w:rsidR="008F3A08" w:rsidRPr="001238C4" w:rsidRDefault="008F3A08">
            <w:pPr>
              <w:rPr>
                <w:rFonts w:ascii="Times New Roman" w:hAnsi="Times New Roman"/>
              </w:rPr>
            </w:pPr>
          </w:p>
        </w:tc>
      </w:tr>
    </w:tbl>
    <w:p w14:paraId="34918490" w14:textId="77777777" w:rsidR="008F3A08" w:rsidRPr="001238C4" w:rsidRDefault="008F3A08" w:rsidP="008F3A08">
      <w:pPr>
        <w:rPr>
          <w:rFonts w:ascii="Times New Roman" w:hAnsi="Times New Roman" w:cs="Times New Roman"/>
        </w:rPr>
      </w:pPr>
    </w:p>
    <w:p w14:paraId="4D97557D" w14:textId="77777777" w:rsidR="008F3A08" w:rsidRPr="001238C4" w:rsidRDefault="008F3A08" w:rsidP="008F3A08">
      <w:pPr>
        <w:rPr>
          <w:rFonts w:ascii="Times New Roman" w:hAnsi="Times New Roman" w:cs="Times New Roman"/>
        </w:rPr>
      </w:pPr>
    </w:p>
    <w:p w14:paraId="41B779B2" w14:textId="77777777" w:rsidR="008F3A08" w:rsidRPr="001238C4" w:rsidRDefault="008F3A08" w:rsidP="008F3A08">
      <w:pPr>
        <w:rPr>
          <w:rFonts w:ascii="Times New Roman" w:hAnsi="Times New Roman" w:cs="Times New Roman"/>
        </w:rPr>
      </w:pPr>
      <w:r w:rsidRPr="001238C4">
        <w:rPr>
          <w:rFonts w:ascii="Times New Roman" w:hAnsi="Times New Roman" w:cs="Times New Roman"/>
        </w:rPr>
        <w:br w:type="page"/>
      </w:r>
    </w:p>
    <w:p w14:paraId="36C480F9" w14:textId="77777777" w:rsidR="008F3A08" w:rsidRPr="001238C4" w:rsidRDefault="008F3A08" w:rsidP="008F3A08">
      <w:pPr>
        <w:numPr>
          <w:ilvl w:val="0"/>
          <w:numId w:val="10"/>
        </w:numPr>
        <w:rPr>
          <w:rFonts w:ascii="Times New Roman" w:hAnsi="Times New Roman" w:cs="Times New Roman"/>
          <w:b/>
          <w:bCs/>
        </w:rPr>
      </w:pPr>
      <w:bookmarkStart w:id="44" w:name="_Toc115347091"/>
      <w:bookmarkEnd w:id="38"/>
      <w:r w:rsidRPr="001238C4">
        <w:rPr>
          <w:rFonts w:ascii="Times New Roman" w:hAnsi="Times New Roman" w:cs="Times New Roman"/>
          <w:b/>
          <w:bCs/>
        </w:rPr>
        <w:t>Tekniske tiltak</w:t>
      </w:r>
      <w:bookmarkEnd w:id="44"/>
    </w:p>
    <w:p w14:paraId="2B94AC19" w14:textId="77777777" w:rsidR="008F3A08" w:rsidRPr="001238C4" w:rsidRDefault="008F3A08" w:rsidP="008F3A08">
      <w:pPr>
        <w:rPr>
          <w:rFonts w:ascii="Times New Roman" w:hAnsi="Times New Roman" w:cs="Times New Roman"/>
        </w:rPr>
      </w:pPr>
      <w:r w:rsidRPr="001238C4">
        <w:rPr>
          <w:rFonts w:ascii="Times New Roman" w:hAnsi="Times New Roman" w:cs="Times New Roman"/>
        </w:rPr>
        <w:t>Vennligst besvar følgende utsagn (J=JA, N=NEI eller N/A=Ikke relevant).</w:t>
      </w:r>
    </w:p>
    <w:tbl>
      <w:tblPr>
        <w:tblStyle w:val="TableGrid"/>
        <w:tblW w:w="9015" w:type="dxa"/>
        <w:tblLayout w:type="fixed"/>
        <w:tblLook w:val="04A0" w:firstRow="1" w:lastRow="0" w:firstColumn="1" w:lastColumn="0" w:noHBand="0" w:noVBand="1"/>
      </w:tblPr>
      <w:tblGrid>
        <w:gridCol w:w="541"/>
        <w:gridCol w:w="3191"/>
        <w:gridCol w:w="598"/>
        <w:gridCol w:w="598"/>
        <w:gridCol w:w="598"/>
        <w:gridCol w:w="3489"/>
      </w:tblGrid>
      <w:tr w:rsidR="008F3A08" w:rsidRPr="001238C4" w14:paraId="6369E6F4"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44546A" w:themeFill="text2"/>
            <w:hideMark/>
          </w:tcPr>
          <w:p w14:paraId="019AF42E" w14:textId="77777777" w:rsidR="008F3A08" w:rsidRPr="001238C4" w:rsidRDefault="008F3A08">
            <w:pPr>
              <w:rPr>
                <w:rFonts w:ascii="Times New Roman" w:hAnsi="Times New Roman"/>
              </w:rPr>
            </w:pPr>
            <w:r w:rsidRPr="001238C4">
              <w:rPr>
                <w:rFonts w:ascii="Times New Roman" w:hAnsi="Times New Roman"/>
              </w:rPr>
              <w:t>#</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44546A" w:themeFill="text2"/>
            <w:hideMark/>
          </w:tcPr>
          <w:p w14:paraId="30964BEC" w14:textId="77777777" w:rsidR="008F3A08" w:rsidRPr="001238C4" w:rsidRDefault="008F3A08">
            <w:pPr>
              <w:rPr>
                <w:rFonts w:ascii="Times New Roman" w:hAnsi="Times New Roman"/>
              </w:rPr>
            </w:pPr>
            <w:r w:rsidRPr="001238C4">
              <w:rPr>
                <w:rFonts w:ascii="Times New Roman" w:hAnsi="Times New Roman"/>
              </w:rPr>
              <w:t>Beskrivelse</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44546A" w:themeFill="text2"/>
            <w:hideMark/>
          </w:tcPr>
          <w:p w14:paraId="10EB73F5" w14:textId="77777777" w:rsidR="008F3A08" w:rsidRPr="001238C4" w:rsidRDefault="008F3A08">
            <w:pPr>
              <w:jc w:val="left"/>
              <w:rPr>
                <w:rFonts w:ascii="Times New Roman" w:hAnsi="Times New Roman"/>
              </w:rPr>
            </w:pPr>
            <w:r w:rsidRPr="001238C4">
              <w:rPr>
                <w:rFonts w:ascii="Times New Roman" w:hAnsi="Times New Roman"/>
              </w:rPr>
              <w:t>J</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44546A" w:themeFill="text2"/>
            <w:hideMark/>
          </w:tcPr>
          <w:p w14:paraId="33CC271A" w14:textId="77777777" w:rsidR="008F3A08" w:rsidRPr="001238C4" w:rsidRDefault="008F3A08">
            <w:pPr>
              <w:jc w:val="left"/>
              <w:rPr>
                <w:rFonts w:ascii="Times New Roman" w:hAnsi="Times New Roman"/>
              </w:rPr>
            </w:pPr>
            <w:r w:rsidRPr="001238C4">
              <w:rPr>
                <w:rFonts w:ascii="Times New Roman" w:hAnsi="Times New Roman"/>
              </w:rPr>
              <w:t>N</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44546A" w:themeFill="text2"/>
            <w:hideMark/>
          </w:tcPr>
          <w:p w14:paraId="3A04EF45" w14:textId="77777777" w:rsidR="008F3A08" w:rsidRPr="001238C4" w:rsidRDefault="008F3A08">
            <w:pPr>
              <w:jc w:val="left"/>
              <w:rPr>
                <w:rFonts w:ascii="Times New Roman" w:hAnsi="Times New Roman"/>
              </w:rPr>
            </w:pPr>
            <w:r w:rsidRPr="001238C4">
              <w:rPr>
                <w:rFonts w:ascii="Times New Roman" w:hAnsi="Times New Roman"/>
              </w:rPr>
              <w:t>N/A</w:t>
            </w: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44546A" w:themeFill="text2"/>
            <w:hideMark/>
          </w:tcPr>
          <w:p w14:paraId="6A5BEB97" w14:textId="77777777" w:rsidR="008F3A08" w:rsidRPr="001238C4" w:rsidRDefault="008F3A08">
            <w:pPr>
              <w:rPr>
                <w:rFonts w:ascii="Times New Roman" w:hAnsi="Times New Roman"/>
              </w:rPr>
            </w:pPr>
            <w:r w:rsidRPr="001238C4">
              <w:rPr>
                <w:rFonts w:ascii="Times New Roman" w:hAnsi="Times New Roman"/>
              </w:rPr>
              <w:t>Kommentar</w:t>
            </w:r>
          </w:p>
        </w:tc>
      </w:tr>
      <w:tr w:rsidR="008F3A08" w:rsidRPr="001238C4" w14:paraId="69344579"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0CE1C71" w14:textId="77777777" w:rsidR="008F3A08" w:rsidRPr="001238C4" w:rsidRDefault="008F3A08">
            <w:pPr>
              <w:rPr>
                <w:rFonts w:ascii="Times New Roman" w:hAnsi="Times New Roman"/>
              </w:rPr>
            </w:pPr>
            <w:r w:rsidRPr="001238C4">
              <w:rPr>
                <w:rFonts w:ascii="Times New Roman" w:hAnsi="Times New Roman"/>
              </w:rPr>
              <w:t>6</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E261A48" w14:textId="77777777" w:rsidR="008F3A08" w:rsidRPr="001238C4" w:rsidRDefault="008F3A08">
            <w:pPr>
              <w:jc w:val="left"/>
              <w:rPr>
                <w:rFonts w:ascii="Times New Roman" w:hAnsi="Times New Roman"/>
                <w:b/>
                <w:bCs/>
              </w:rPr>
            </w:pPr>
            <w:bookmarkStart w:id="45" w:name="_Toc115347092"/>
            <w:r w:rsidRPr="001238C4">
              <w:rPr>
                <w:rFonts w:ascii="Times New Roman" w:hAnsi="Times New Roman"/>
                <w:b/>
                <w:bCs/>
              </w:rPr>
              <w:t>Sårbarhetshåndtering</w:t>
            </w:r>
            <w:bookmarkEnd w:id="45"/>
          </w:p>
          <w:p w14:paraId="06CB001F" w14:textId="77777777" w:rsidR="008F3A08" w:rsidRPr="001238C4" w:rsidRDefault="008F3A08">
            <w:pPr>
              <w:rPr>
                <w:rFonts w:ascii="Times New Roman" w:hAnsi="Times New Roman"/>
              </w:rPr>
            </w:pPr>
            <w:r w:rsidRPr="001238C4">
              <w:rPr>
                <w:rFonts w:ascii="Times New Roman" w:hAnsi="Times New Roman"/>
              </w:rPr>
              <w:t xml:space="preserve">Leverandøren har prosedyrer for å for å identifisere og </w:t>
            </w:r>
            <w:proofErr w:type="spellStart"/>
            <w:r w:rsidRPr="001238C4">
              <w:rPr>
                <w:rFonts w:ascii="Times New Roman" w:hAnsi="Times New Roman"/>
              </w:rPr>
              <w:t>patche</w:t>
            </w:r>
            <w:proofErr w:type="spellEnd"/>
            <w:r w:rsidRPr="001238C4">
              <w:rPr>
                <w:rFonts w:ascii="Times New Roman" w:hAnsi="Times New Roman"/>
              </w:rPr>
              <w:t xml:space="preserve"> sårbarheter.</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4D04F13"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6764D04"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375665F" w14:textId="77777777" w:rsidR="008F3A08" w:rsidRPr="001238C4" w:rsidRDefault="008F3A08">
            <w:pPr>
              <w:rPr>
                <w:rFonts w:ascii="Times New Roman" w:hAnsi="Times New Roman"/>
              </w:rPr>
            </w:pP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9E53522" w14:textId="77777777" w:rsidR="008F3A08" w:rsidRPr="001238C4" w:rsidRDefault="008F3A08">
            <w:pPr>
              <w:rPr>
                <w:rFonts w:ascii="Times New Roman" w:hAnsi="Times New Roman"/>
              </w:rPr>
            </w:pPr>
          </w:p>
        </w:tc>
      </w:tr>
      <w:tr w:rsidR="008F3A08" w:rsidRPr="001238C4" w14:paraId="4FFA6BB9"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55A10FF" w14:textId="77777777" w:rsidR="008F3A08" w:rsidRPr="001238C4" w:rsidRDefault="008F3A08">
            <w:pPr>
              <w:rPr>
                <w:rFonts w:ascii="Times New Roman" w:hAnsi="Times New Roman"/>
              </w:rPr>
            </w:pPr>
            <w:r w:rsidRPr="001238C4">
              <w:rPr>
                <w:rFonts w:ascii="Times New Roman" w:hAnsi="Times New Roman"/>
              </w:rPr>
              <w:t>7</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B4AB88A" w14:textId="77777777" w:rsidR="008F3A08" w:rsidRPr="001238C4" w:rsidRDefault="008F3A08">
            <w:pPr>
              <w:jc w:val="left"/>
              <w:rPr>
                <w:rFonts w:ascii="Times New Roman" w:hAnsi="Times New Roman"/>
                <w:b/>
                <w:bCs/>
              </w:rPr>
            </w:pPr>
            <w:bookmarkStart w:id="46" w:name="_Toc115347093"/>
            <w:r w:rsidRPr="001238C4">
              <w:rPr>
                <w:rFonts w:ascii="Times New Roman" w:hAnsi="Times New Roman"/>
                <w:b/>
                <w:bCs/>
              </w:rPr>
              <w:t>Sikkerhetstesting</w:t>
            </w:r>
            <w:bookmarkEnd w:id="46"/>
          </w:p>
          <w:p w14:paraId="3C965EEC" w14:textId="77777777" w:rsidR="008F3A08" w:rsidRPr="001238C4" w:rsidRDefault="008F3A08">
            <w:pPr>
              <w:rPr>
                <w:rFonts w:ascii="Times New Roman" w:hAnsi="Times New Roman"/>
              </w:rPr>
            </w:pPr>
            <w:r w:rsidRPr="001238C4">
              <w:rPr>
                <w:rFonts w:ascii="Times New Roman" w:hAnsi="Times New Roman"/>
              </w:rPr>
              <w:t>Leverandøren gjennomfører regelmessig sikkerhetsanalyser, som penetrasjonstest eller sårbarhetsskanning.</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FC466F0"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CADF1E8"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82640B4" w14:textId="77777777" w:rsidR="008F3A08" w:rsidRPr="001238C4" w:rsidRDefault="008F3A08">
            <w:pPr>
              <w:rPr>
                <w:rFonts w:ascii="Times New Roman" w:hAnsi="Times New Roman"/>
              </w:rPr>
            </w:pP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E8CF0B1" w14:textId="77777777" w:rsidR="008F3A08" w:rsidRPr="001238C4" w:rsidRDefault="008F3A08">
            <w:pPr>
              <w:rPr>
                <w:rFonts w:ascii="Times New Roman" w:hAnsi="Times New Roman"/>
              </w:rPr>
            </w:pPr>
          </w:p>
        </w:tc>
      </w:tr>
      <w:tr w:rsidR="008F3A08" w:rsidRPr="001238C4" w14:paraId="50E9B7A5"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503859A" w14:textId="77777777" w:rsidR="008F3A08" w:rsidRPr="001238C4" w:rsidRDefault="008F3A08">
            <w:pPr>
              <w:rPr>
                <w:rFonts w:ascii="Times New Roman" w:hAnsi="Times New Roman"/>
              </w:rPr>
            </w:pPr>
            <w:r w:rsidRPr="001238C4">
              <w:rPr>
                <w:rFonts w:ascii="Times New Roman" w:hAnsi="Times New Roman"/>
              </w:rPr>
              <w:t>8</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3294648" w14:textId="77777777" w:rsidR="008F3A08" w:rsidRPr="001238C4" w:rsidRDefault="008F3A08">
            <w:pPr>
              <w:jc w:val="left"/>
              <w:rPr>
                <w:rFonts w:ascii="Times New Roman" w:hAnsi="Times New Roman"/>
                <w:b/>
                <w:bCs/>
              </w:rPr>
            </w:pPr>
            <w:bookmarkStart w:id="47" w:name="_Toc115347094"/>
            <w:r w:rsidRPr="001238C4">
              <w:rPr>
                <w:rFonts w:ascii="Times New Roman" w:hAnsi="Times New Roman"/>
                <w:b/>
                <w:bCs/>
              </w:rPr>
              <w:t>Hendelseshåndtering</w:t>
            </w:r>
            <w:bookmarkEnd w:id="47"/>
          </w:p>
          <w:p w14:paraId="6179E9C2" w14:textId="77777777" w:rsidR="008F3A08" w:rsidRPr="001238C4" w:rsidRDefault="008F3A08">
            <w:pPr>
              <w:rPr>
                <w:rFonts w:ascii="Times New Roman" w:hAnsi="Times New Roman"/>
              </w:rPr>
            </w:pPr>
            <w:r w:rsidRPr="001238C4">
              <w:rPr>
                <w:rFonts w:ascii="Times New Roman" w:hAnsi="Times New Roman"/>
              </w:rPr>
              <w:t xml:space="preserve">Leverandøren har </w:t>
            </w:r>
            <w:proofErr w:type="gramStart"/>
            <w:r w:rsidRPr="001238C4">
              <w:rPr>
                <w:rFonts w:ascii="Times New Roman" w:hAnsi="Times New Roman"/>
              </w:rPr>
              <w:t>implementert</w:t>
            </w:r>
            <w:proofErr w:type="gramEnd"/>
            <w:r w:rsidRPr="001238C4">
              <w:rPr>
                <w:rFonts w:ascii="Times New Roman" w:hAnsi="Times New Roman"/>
              </w:rPr>
              <w:t xml:space="preserve"> prosedyrer for hendelseshåndtering.</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D099AC3"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482E8CF"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D2A08FD" w14:textId="77777777" w:rsidR="008F3A08" w:rsidRPr="001238C4" w:rsidRDefault="008F3A08">
            <w:pPr>
              <w:rPr>
                <w:rFonts w:ascii="Times New Roman" w:hAnsi="Times New Roman"/>
              </w:rPr>
            </w:pP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0A7D02A" w14:textId="77777777" w:rsidR="008F3A08" w:rsidRPr="001238C4" w:rsidRDefault="008F3A08">
            <w:pPr>
              <w:rPr>
                <w:rFonts w:ascii="Times New Roman" w:hAnsi="Times New Roman"/>
              </w:rPr>
            </w:pPr>
          </w:p>
        </w:tc>
      </w:tr>
      <w:tr w:rsidR="008F3A08" w:rsidRPr="001238C4" w14:paraId="3ADD2625"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1370D5C" w14:textId="77777777" w:rsidR="008F3A08" w:rsidRPr="001238C4" w:rsidRDefault="008F3A08">
            <w:pPr>
              <w:rPr>
                <w:rFonts w:ascii="Times New Roman" w:hAnsi="Times New Roman"/>
              </w:rPr>
            </w:pPr>
            <w:r w:rsidRPr="001238C4">
              <w:rPr>
                <w:rFonts w:ascii="Times New Roman" w:hAnsi="Times New Roman"/>
              </w:rPr>
              <w:t>9</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80842C9" w14:textId="77777777" w:rsidR="008F3A08" w:rsidRPr="001238C4" w:rsidRDefault="008F3A08">
            <w:pPr>
              <w:jc w:val="left"/>
              <w:rPr>
                <w:rFonts w:ascii="Times New Roman" w:hAnsi="Times New Roman"/>
                <w:b/>
                <w:bCs/>
              </w:rPr>
            </w:pPr>
            <w:bookmarkStart w:id="48" w:name="_Toc115347095"/>
            <w:r w:rsidRPr="001238C4">
              <w:rPr>
                <w:rFonts w:ascii="Times New Roman" w:hAnsi="Times New Roman"/>
                <w:b/>
                <w:bCs/>
              </w:rPr>
              <w:t>Varsling</w:t>
            </w:r>
            <w:bookmarkEnd w:id="48"/>
          </w:p>
          <w:p w14:paraId="5FF6F3FB" w14:textId="77777777" w:rsidR="008F3A08" w:rsidRPr="001238C4" w:rsidRDefault="008F3A08">
            <w:pPr>
              <w:rPr>
                <w:rFonts w:ascii="Times New Roman" w:hAnsi="Times New Roman"/>
              </w:rPr>
            </w:pPr>
            <w:r w:rsidRPr="001238C4">
              <w:rPr>
                <w:rFonts w:ascii="Times New Roman" w:hAnsi="Times New Roman"/>
              </w:rPr>
              <w:t>Leverandøren har rutiner for å varsle kunder om datalekkasje eller alvorlige hendelser.</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FFAD1A8"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449DBF7"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0888CF0" w14:textId="77777777" w:rsidR="008F3A08" w:rsidRPr="001238C4" w:rsidRDefault="008F3A08">
            <w:pPr>
              <w:rPr>
                <w:rFonts w:ascii="Times New Roman" w:hAnsi="Times New Roman"/>
              </w:rPr>
            </w:pP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193B6EB" w14:textId="77777777" w:rsidR="008F3A08" w:rsidRPr="001238C4" w:rsidRDefault="008F3A08">
            <w:pPr>
              <w:rPr>
                <w:rFonts w:ascii="Times New Roman" w:hAnsi="Times New Roman"/>
              </w:rPr>
            </w:pPr>
          </w:p>
        </w:tc>
      </w:tr>
      <w:tr w:rsidR="008F3A08" w:rsidRPr="001238C4" w14:paraId="3D190F0A"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10D2BF0" w14:textId="77777777" w:rsidR="008F3A08" w:rsidRPr="001238C4" w:rsidRDefault="008F3A08">
            <w:pPr>
              <w:rPr>
                <w:rFonts w:ascii="Times New Roman" w:hAnsi="Times New Roman"/>
              </w:rPr>
            </w:pPr>
            <w:r w:rsidRPr="001238C4">
              <w:rPr>
                <w:rFonts w:ascii="Times New Roman" w:hAnsi="Times New Roman"/>
              </w:rPr>
              <w:t>10</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15B6F82" w14:textId="77777777" w:rsidR="008F3A08" w:rsidRPr="001238C4" w:rsidRDefault="008F3A08">
            <w:pPr>
              <w:jc w:val="left"/>
              <w:rPr>
                <w:rFonts w:ascii="Times New Roman" w:hAnsi="Times New Roman"/>
                <w:b/>
                <w:bCs/>
              </w:rPr>
            </w:pPr>
            <w:bookmarkStart w:id="49" w:name="_Toc115347096"/>
            <w:r w:rsidRPr="001238C4">
              <w:rPr>
                <w:rFonts w:ascii="Times New Roman" w:hAnsi="Times New Roman"/>
                <w:b/>
                <w:bCs/>
              </w:rPr>
              <w:t>Datagjenoppretting</w:t>
            </w:r>
            <w:bookmarkEnd w:id="49"/>
            <w:r w:rsidRPr="001238C4">
              <w:rPr>
                <w:rFonts w:ascii="Times New Roman" w:hAnsi="Times New Roman"/>
                <w:b/>
                <w:bCs/>
              </w:rPr>
              <w:t xml:space="preserve"> </w:t>
            </w:r>
          </w:p>
          <w:p w14:paraId="2BD16F1F" w14:textId="77777777" w:rsidR="008F3A08" w:rsidRPr="001238C4" w:rsidRDefault="008F3A08">
            <w:pPr>
              <w:rPr>
                <w:rFonts w:ascii="Times New Roman" w:hAnsi="Times New Roman"/>
              </w:rPr>
            </w:pPr>
            <w:r w:rsidRPr="001238C4">
              <w:rPr>
                <w:rFonts w:ascii="Times New Roman" w:hAnsi="Times New Roman"/>
              </w:rPr>
              <w:t>Leverandøren har innført og testet rutiner for sikkerhetskopi og planer for gjenoppretting.</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CA0C824"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F2ABDD1"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5C0EDFB" w14:textId="77777777" w:rsidR="008F3A08" w:rsidRPr="001238C4" w:rsidRDefault="008F3A08">
            <w:pPr>
              <w:rPr>
                <w:rFonts w:ascii="Times New Roman" w:hAnsi="Times New Roman"/>
              </w:rPr>
            </w:pP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5767952" w14:textId="77777777" w:rsidR="008F3A08" w:rsidRPr="001238C4" w:rsidRDefault="008F3A08">
            <w:pPr>
              <w:rPr>
                <w:rFonts w:ascii="Times New Roman" w:hAnsi="Times New Roman"/>
              </w:rPr>
            </w:pPr>
          </w:p>
        </w:tc>
      </w:tr>
      <w:tr w:rsidR="008F3A08" w:rsidRPr="001238C4" w14:paraId="6821338E"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562BAB8" w14:textId="77777777" w:rsidR="008F3A08" w:rsidRPr="001238C4" w:rsidRDefault="008F3A08">
            <w:pPr>
              <w:rPr>
                <w:rFonts w:ascii="Times New Roman" w:hAnsi="Times New Roman"/>
              </w:rPr>
            </w:pPr>
            <w:r w:rsidRPr="001238C4">
              <w:rPr>
                <w:rFonts w:ascii="Times New Roman" w:hAnsi="Times New Roman"/>
              </w:rPr>
              <w:t>11</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7A1CE48" w14:textId="77777777" w:rsidR="008F3A08" w:rsidRPr="001238C4" w:rsidRDefault="008F3A08">
            <w:pPr>
              <w:jc w:val="left"/>
              <w:rPr>
                <w:rFonts w:ascii="Times New Roman" w:hAnsi="Times New Roman"/>
                <w:b/>
                <w:bCs/>
              </w:rPr>
            </w:pPr>
            <w:bookmarkStart w:id="50" w:name="_Toc115347097"/>
            <w:r w:rsidRPr="001238C4">
              <w:rPr>
                <w:rFonts w:ascii="Times New Roman" w:hAnsi="Times New Roman"/>
                <w:b/>
                <w:bCs/>
              </w:rPr>
              <w:t>Tilgangsstyring</w:t>
            </w:r>
            <w:bookmarkEnd w:id="50"/>
          </w:p>
          <w:p w14:paraId="557364CA" w14:textId="77777777" w:rsidR="008F3A08" w:rsidRPr="001238C4" w:rsidRDefault="008F3A08">
            <w:pPr>
              <w:rPr>
                <w:rFonts w:ascii="Times New Roman" w:hAnsi="Times New Roman"/>
              </w:rPr>
            </w:pPr>
            <w:r w:rsidRPr="001238C4">
              <w:rPr>
                <w:rFonts w:ascii="Times New Roman" w:hAnsi="Times New Roman"/>
              </w:rPr>
              <w:t xml:space="preserve">Leverandøren forsikrer at tjenesten støtter rollebasert tilgangskontroll og </w:t>
            </w:r>
            <w:proofErr w:type="spellStart"/>
            <w:r w:rsidRPr="001238C4">
              <w:rPr>
                <w:rFonts w:ascii="Times New Roman" w:hAnsi="Times New Roman"/>
              </w:rPr>
              <w:t>Azure</w:t>
            </w:r>
            <w:proofErr w:type="spellEnd"/>
            <w:r w:rsidRPr="001238C4">
              <w:rPr>
                <w:rFonts w:ascii="Times New Roman" w:hAnsi="Times New Roman"/>
              </w:rPr>
              <w:t xml:space="preserve"> AD SSO.</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6EE81E8"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6FA8A08"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48E2C33" w14:textId="77777777" w:rsidR="008F3A08" w:rsidRPr="001238C4" w:rsidRDefault="008F3A08">
            <w:pPr>
              <w:rPr>
                <w:rFonts w:ascii="Times New Roman" w:hAnsi="Times New Roman"/>
              </w:rPr>
            </w:pP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D426B75" w14:textId="77777777" w:rsidR="008F3A08" w:rsidRPr="001238C4" w:rsidRDefault="008F3A08">
            <w:pPr>
              <w:rPr>
                <w:rFonts w:ascii="Times New Roman" w:hAnsi="Times New Roman"/>
              </w:rPr>
            </w:pPr>
          </w:p>
        </w:tc>
      </w:tr>
      <w:tr w:rsidR="008F3A08" w:rsidRPr="001238C4" w14:paraId="5A36423E"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CC3B66F" w14:textId="77777777" w:rsidR="008F3A08" w:rsidRPr="001238C4" w:rsidRDefault="008F3A08">
            <w:pPr>
              <w:rPr>
                <w:rFonts w:ascii="Times New Roman" w:hAnsi="Times New Roman"/>
              </w:rPr>
            </w:pPr>
            <w:r w:rsidRPr="001238C4">
              <w:rPr>
                <w:rFonts w:ascii="Times New Roman" w:hAnsi="Times New Roman"/>
              </w:rPr>
              <w:t>12</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B3AB716" w14:textId="77777777" w:rsidR="008F3A08" w:rsidRPr="001238C4" w:rsidRDefault="008F3A08">
            <w:pPr>
              <w:jc w:val="left"/>
              <w:rPr>
                <w:rFonts w:ascii="Times New Roman" w:hAnsi="Times New Roman"/>
                <w:b/>
                <w:bCs/>
              </w:rPr>
            </w:pPr>
            <w:bookmarkStart w:id="51" w:name="_Toc115347098"/>
            <w:r w:rsidRPr="001238C4">
              <w:rPr>
                <w:rFonts w:ascii="Times New Roman" w:hAnsi="Times New Roman"/>
                <w:b/>
                <w:bCs/>
              </w:rPr>
              <w:t>Kryptering av data</w:t>
            </w:r>
            <w:bookmarkEnd w:id="51"/>
          </w:p>
          <w:p w14:paraId="768E9D02" w14:textId="77777777" w:rsidR="008F3A08" w:rsidRPr="001238C4" w:rsidRDefault="008F3A08">
            <w:pPr>
              <w:rPr>
                <w:rFonts w:ascii="Times New Roman" w:hAnsi="Times New Roman"/>
              </w:rPr>
            </w:pPr>
            <w:r w:rsidRPr="001238C4">
              <w:rPr>
                <w:rFonts w:ascii="Times New Roman" w:hAnsi="Times New Roman"/>
              </w:rPr>
              <w:t>Leverandøren muliggjør kryptering av sensitive data, for både data i ro og i transitt.</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82A43A5"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871FCC3"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7FAAD49" w14:textId="77777777" w:rsidR="008F3A08" w:rsidRPr="001238C4" w:rsidRDefault="008F3A08">
            <w:pPr>
              <w:rPr>
                <w:rFonts w:ascii="Times New Roman" w:hAnsi="Times New Roman"/>
              </w:rPr>
            </w:pP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6D6D1AA" w14:textId="77777777" w:rsidR="008F3A08" w:rsidRPr="001238C4" w:rsidRDefault="008F3A08">
            <w:pPr>
              <w:rPr>
                <w:rFonts w:ascii="Times New Roman" w:hAnsi="Times New Roman"/>
              </w:rPr>
            </w:pPr>
          </w:p>
        </w:tc>
      </w:tr>
      <w:tr w:rsidR="008F3A08" w:rsidRPr="001238C4" w14:paraId="4D3D7F1B"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E983C68" w14:textId="77777777" w:rsidR="008F3A08" w:rsidRPr="001238C4" w:rsidRDefault="008F3A08">
            <w:pPr>
              <w:rPr>
                <w:rFonts w:ascii="Times New Roman" w:hAnsi="Times New Roman"/>
              </w:rPr>
            </w:pPr>
            <w:r w:rsidRPr="001238C4">
              <w:rPr>
                <w:rFonts w:ascii="Times New Roman" w:hAnsi="Times New Roman"/>
              </w:rPr>
              <w:t>13</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1525398" w14:textId="77777777" w:rsidR="008F3A08" w:rsidRPr="001238C4" w:rsidRDefault="008F3A08">
            <w:pPr>
              <w:jc w:val="left"/>
              <w:rPr>
                <w:rFonts w:ascii="Times New Roman" w:hAnsi="Times New Roman"/>
                <w:b/>
                <w:bCs/>
              </w:rPr>
            </w:pPr>
            <w:bookmarkStart w:id="52" w:name="_Toc115347099"/>
            <w:r w:rsidRPr="001238C4">
              <w:rPr>
                <w:rFonts w:ascii="Times New Roman" w:hAnsi="Times New Roman"/>
                <w:b/>
                <w:bCs/>
              </w:rPr>
              <w:t>Sikker utvikling</w:t>
            </w:r>
            <w:bookmarkEnd w:id="52"/>
          </w:p>
          <w:p w14:paraId="2E5DEB20" w14:textId="77777777" w:rsidR="008F3A08" w:rsidRPr="001238C4" w:rsidRDefault="008F3A08">
            <w:pPr>
              <w:rPr>
                <w:rFonts w:ascii="Times New Roman" w:hAnsi="Times New Roman"/>
                <w:b/>
                <w:bCs/>
              </w:rPr>
            </w:pPr>
            <w:r w:rsidRPr="001238C4">
              <w:rPr>
                <w:rFonts w:ascii="Times New Roman" w:hAnsi="Times New Roman"/>
              </w:rPr>
              <w:t>Leverandøren forsikrer at endringer i tjenesten skjer kontrollert gjennom en formell dokumentert prosess.</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411FC98"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114487C"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22D7ACA" w14:textId="77777777" w:rsidR="008F3A08" w:rsidRPr="001238C4" w:rsidRDefault="008F3A08">
            <w:pPr>
              <w:rPr>
                <w:rFonts w:ascii="Times New Roman" w:hAnsi="Times New Roman"/>
              </w:rPr>
            </w:pP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5CC64A2" w14:textId="77777777" w:rsidR="008F3A08" w:rsidRPr="001238C4" w:rsidRDefault="008F3A08">
            <w:pPr>
              <w:rPr>
                <w:rFonts w:ascii="Times New Roman" w:hAnsi="Times New Roman"/>
              </w:rPr>
            </w:pPr>
          </w:p>
        </w:tc>
      </w:tr>
      <w:tr w:rsidR="008F3A08" w:rsidRPr="001238C4" w14:paraId="172045A4"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B4209FF" w14:textId="77777777" w:rsidR="008F3A08" w:rsidRPr="001238C4" w:rsidRDefault="008F3A08">
            <w:pPr>
              <w:rPr>
                <w:rFonts w:ascii="Times New Roman" w:hAnsi="Times New Roman"/>
              </w:rPr>
            </w:pPr>
            <w:r w:rsidRPr="001238C4">
              <w:rPr>
                <w:rFonts w:ascii="Times New Roman" w:hAnsi="Times New Roman"/>
              </w:rPr>
              <w:t>14</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F8657A6" w14:textId="77777777" w:rsidR="008F3A08" w:rsidRPr="001238C4" w:rsidRDefault="008F3A08">
            <w:pPr>
              <w:jc w:val="left"/>
              <w:rPr>
                <w:rFonts w:ascii="Times New Roman" w:hAnsi="Times New Roman"/>
                <w:b/>
                <w:bCs/>
              </w:rPr>
            </w:pPr>
            <w:bookmarkStart w:id="53" w:name="_Toc115347100"/>
            <w:r w:rsidRPr="001238C4">
              <w:rPr>
                <w:rFonts w:ascii="Times New Roman" w:hAnsi="Times New Roman"/>
                <w:b/>
                <w:bCs/>
              </w:rPr>
              <w:t>Skille mellom miljøer</w:t>
            </w:r>
            <w:bookmarkEnd w:id="53"/>
          </w:p>
          <w:p w14:paraId="1FDD573E" w14:textId="77777777" w:rsidR="008F3A08" w:rsidRPr="001238C4" w:rsidRDefault="008F3A08">
            <w:pPr>
              <w:rPr>
                <w:rFonts w:ascii="Times New Roman" w:hAnsi="Times New Roman"/>
              </w:rPr>
            </w:pPr>
            <w:r w:rsidRPr="001238C4">
              <w:rPr>
                <w:rFonts w:ascii="Times New Roman" w:hAnsi="Times New Roman"/>
              </w:rPr>
              <w:t>Leverandøren holder miljøene for drift og test adskilt.</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968BA7F"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1C74CDE"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5DC9301" w14:textId="77777777" w:rsidR="008F3A08" w:rsidRPr="001238C4" w:rsidRDefault="008F3A08">
            <w:pPr>
              <w:rPr>
                <w:rFonts w:ascii="Times New Roman" w:hAnsi="Times New Roman"/>
              </w:rPr>
            </w:pP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A00433D" w14:textId="77777777" w:rsidR="008F3A08" w:rsidRPr="001238C4" w:rsidRDefault="008F3A08">
            <w:pPr>
              <w:rPr>
                <w:rFonts w:ascii="Times New Roman" w:hAnsi="Times New Roman"/>
              </w:rPr>
            </w:pPr>
          </w:p>
        </w:tc>
      </w:tr>
      <w:tr w:rsidR="008F3A08" w:rsidRPr="001238C4" w14:paraId="55A15C71"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C1C6D2F" w14:textId="77777777" w:rsidR="008F3A08" w:rsidRPr="001238C4" w:rsidRDefault="008F3A08">
            <w:pPr>
              <w:rPr>
                <w:rFonts w:ascii="Times New Roman" w:hAnsi="Times New Roman"/>
              </w:rPr>
            </w:pPr>
            <w:r w:rsidRPr="001238C4">
              <w:rPr>
                <w:rFonts w:ascii="Times New Roman" w:hAnsi="Times New Roman"/>
              </w:rPr>
              <w:t>15</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9957E49" w14:textId="77777777" w:rsidR="008F3A08" w:rsidRPr="001238C4" w:rsidRDefault="008F3A08">
            <w:pPr>
              <w:jc w:val="left"/>
              <w:rPr>
                <w:rFonts w:ascii="Times New Roman" w:hAnsi="Times New Roman"/>
                <w:b/>
                <w:bCs/>
              </w:rPr>
            </w:pPr>
            <w:bookmarkStart w:id="54" w:name="_Toc115347101"/>
            <w:r w:rsidRPr="001238C4">
              <w:rPr>
                <w:rFonts w:ascii="Times New Roman" w:hAnsi="Times New Roman"/>
                <w:b/>
                <w:bCs/>
              </w:rPr>
              <w:t>Segregering av kundedata</w:t>
            </w:r>
            <w:bookmarkEnd w:id="54"/>
          </w:p>
          <w:p w14:paraId="771AAB08" w14:textId="77777777" w:rsidR="008F3A08" w:rsidRPr="001238C4" w:rsidRDefault="008F3A08">
            <w:pPr>
              <w:rPr>
                <w:rFonts w:ascii="Times New Roman" w:hAnsi="Times New Roman"/>
              </w:rPr>
            </w:pPr>
            <w:r w:rsidRPr="001238C4">
              <w:rPr>
                <w:rFonts w:ascii="Times New Roman" w:hAnsi="Times New Roman"/>
              </w:rPr>
              <w:t>Leverandøren sørger for segregering av kundedata ved lagring i delte miljøer.</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5203D21"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0D5F221"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AB6BF58" w14:textId="77777777" w:rsidR="008F3A08" w:rsidRPr="001238C4" w:rsidRDefault="008F3A08">
            <w:pPr>
              <w:rPr>
                <w:rFonts w:ascii="Times New Roman" w:hAnsi="Times New Roman"/>
              </w:rPr>
            </w:pP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FD76744" w14:textId="77777777" w:rsidR="008F3A08" w:rsidRPr="001238C4" w:rsidRDefault="008F3A08">
            <w:pPr>
              <w:rPr>
                <w:rFonts w:ascii="Times New Roman" w:hAnsi="Times New Roman"/>
              </w:rPr>
            </w:pPr>
          </w:p>
        </w:tc>
      </w:tr>
      <w:tr w:rsidR="008F3A08" w:rsidRPr="001238C4" w14:paraId="548542A5" w14:textId="77777777" w:rsidTr="008F3A08">
        <w:tc>
          <w:tcPr>
            <w:tcW w:w="54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A64327E" w14:textId="77777777" w:rsidR="008F3A08" w:rsidRPr="001238C4" w:rsidRDefault="008F3A08">
            <w:pPr>
              <w:rPr>
                <w:rFonts w:ascii="Times New Roman" w:hAnsi="Times New Roman"/>
              </w:rPr>
            </w:pPr>
            <w:r w:rsidRPr="001238C4">
              <w:rPr>
                <w:rFonts w:ascii="Times New Roman" w:hAnsi="Times New Roman"/>
              </w:rPr>
              <w:t>16</w:t>
            </w:r>
          </w:p>
        </w:tc>
        <w:tc>
          <w:tcPr>
            <w:tcW w:w="31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0F1E4A3" w14:textId="77777777" w:rsidR="008F3A08" w:rsidRPr="001238C4" w:rsidRDefault="008F3A08">
            <w:pPr>
              <w:jc w:val="left"/>
              <w:rPr>
                <w:rFonts w:ascii="Times New Roman" w:hAnsi="Times New Roman"/>
                <w:b/>
                <w:bCs/>
              </w:rPr>
            </w:pPr>
            <w:bookmarkStart w:id="55" w:name="_Toc115347102"/>
            <w:r w:rsidRPr="001238C4">
              <w:rPr>
                <w:rFonts w:ascii="Times New Roman" w:hAnsi="Times New Roman"/>
                <w:b/>
                <w:bCs/>
              </w:rPr>
              <w:t>Fysisk sikkerhet</w:t>
            </w:r>
            <w:bookmarkEnd w:id="55"/>
          </w:p>
          <w:p w14:paraId="3ADD2B64" w14:textId="77777777" w:rsidR="008F3A08" w:rsidRPr="001238C4" w:rsidRDefault="008F3A08">
            <w:pPr>
              <w:rPr>
                <w:rFonts w:ascii="Times New Roman" w:hAnsi="Times New Roman"/>
              </w:rPr>
            </w:pPr>
            <w:r w:rsidRPr="001238C4">
              <w:rPr>
                <w:rFonts w:ascii="Times New Roman" w:hAnsi="Times New Roman"/>
              </w:rPr>
              <w:t>Leverandøren har adgangskontroll og fysisk sikring av sine lokaler.</w:t>
            </w: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1D65D90"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7D04D08" w14:textId="77777777" w:rsidR="008F3A08" w:rsidRPr="001238C4" w:rsidRDefault="008F3A08">
            <w:pPr>
              <w:rPr>
                <w:rFonts w:ascii="Times New Roman" w:hAnsi="Times New Roman"/>
              </w:rPr>
            </w:pPr>
          </w:p>
        </w:tc>
        <w:tc>
          <w:tcPr>
            <w:tcW w:w="5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D27FF13" w14:textId="77777777" w:rsidR="008F3A08" w:rsidRPr="001238C4" w:rsidRDefault="008F3A08">
            <w:pPr>
              <w:rPr>
                <w:rFonts w:ascii="Times New Roman" w:hAnsi="Times New Roman"/>
              </w:rPr>
            </w:pPr>
          </w:p>
        </w:tc>
        <w:tc>
          <w:tcPr>
            <w:tcW w:w="34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2716D93" w14:textId="77777777" w:rsidR="008F3A08" w:rsidRPr="001238C4" w:rsidRDefault="008F3A08">
            <w:pPr>
              <w:rPr>
                <w:rFonts w:ascii="Times New Roman" w:hAnsi="Times New Roman"/>
              </w:rPr>
            </w:pPr>
          </w:p>
        </w:tc>
      </w:tr>
    </w:tbl>
    <w:p w14:paraId="175A8E29" w14:textId="77777777" w:rsidR="008F3A08" w:rsidRPr="001238C4" w:rsidRDefault="008F3A08" w:rsidP="008F3A08">
      <w:pPr>
        <w:rPr>
          <w:rFonts w:ascii="Times New Roman" w:hAnsi="Times New Roman" w:cs="Times New Roman"/>
        </w:rPr>
      </w:pPr>
    </w:p>
    <w:p w14:paraId="080C79B0" w14:textId="77777777" w:rsidR="008F3A08" w:rsidRPr="001238C4" w:rsidRDefault="008F3A08" w:rsidP="008F3A08">
      <w:pPr>
        <w:rPr>
          <w:rFonts w:ascii="Times New Roman" w:hAnsi="Times New Roman" w:cs="Times New Roman"/>
        </w:rPr>
      </w:pPr>
    </w:p>
    <w:p w14:paraId="61A510A7" w14:textId="77777777" w:rsidR="008F3A08" w:rsidRPr="001238C4" w:rsidRDefault="008F3A08" w:rsidP="008F3A08">
      <w:pPr>
        <w:pStyle w:val="Heading1"/>
        <w:numPr>
          <w:ilvl w:val="0"/>
          <w:numId w:val="0"/>
        </w:numPr>
        <w:rPr>
          <w:rFonts w:ascii="Times New Roman" w:hAnsi="Times New Roman" w:cs="Times New Roman"/>
        </w:rPr>
      </w:pPr>
    </w:p>
    <w:p w14:paraId="147CCDF5" w14:textId="77777777" w:rsidR="008F3A08" w:rsidRPr="001238C4" w:rsidRDefault="008F3A08" w:rsidP="008F3A08">
      <w:pPr>
        <w:pStyle w:val="Heading1"/>
        <w:numPr>
          <w:ilvl w:val="0"/>
          <w:numId w:val="0"/>
        </w:numPr>
        <w:rPr>
          <w:rFonts w:ascii="Times New Roman" w:hAnsi="Times New Roman" w:cs="Times New Roman"/>
        </w:rPr>
      </w:pPr>
      <w:bookmarkStart w:id="56" w:name="_Toc117586875"/>
      <w:bookmarkStart w:id="57" w:name="_Toc118806876"/>
      <w:r w:rsidRPr="001238C4">
        <w:rPr>
          <w:rFonts w:ascii="Times New Roman" w:hAnsi="Times New Roman" w:cs="Times New Roman"/>
        </w:rPr>
        <w:t>Vedlegg 3 – RETTSLIG GRUNNLAG FOR OVERFØRING TIL TREDJELAND (LAND UTENFOR EU/EØS)</w:t>
      </w:r>
      <w:bookmarkEnd w:id="56"/>
      <w:bookmarkEnd w:id="57"/>
      <w:r w:rsidRPr="001238C4">
        <w:rPr>
          <w:rFonts w:ascii="Times New Roman" w:hAnsi="Times New Roman" w:cs="Times New Roman"/>
        </w:rPr>
        <w:t> </w:t>
      </w:r>
    </w:p>
    <w:p w14:paraId="12F5EA14" w14:textId="77777777" w:rsidR="008F3A08" w:rsidRPr="001238C4" w:rsidRDefault="008F3A08" w:rsidP="008F3A08">
      <w:pPr>
        <w:rPr>
          <w:rFonts w:ascii="Times New Roman" w:hAnsi="Times New Roman" w:cs="Times New Roman"/>
          <w:highlight w:val="yellow"/>
        </w:rPr>
      </w:pPr>
      <w:r w:rsidRPr="001238C4">
        <w:rPr>
          <w:rFonts w:ascii="Times New Roman" w:hAnsi="Times New Roman" w:cs="Times New Roman"/>
          <w:highlight w:val="yellow"/>
        </w:rPr>
        <w:t xml:space="preserve">[EU-kommisjonens standard personvernbestemmelser (Standard </w:t>
      </w:r>
      <w:proofErr w:type="spellStart"/>
      <w:r w:rsidRPr="001238C4">
        <w:rPr>
          <w:rFonts w:ascii="Times New Roman" w:hAnsi="Times New Roman" w:cs="Times New Roman"/>
          <w:highlight w:val="yellow"/>
        </w:rPr>
        <w:t>Contractual</w:t>
      </w:r>
      <w:proofErr w:type="spellEnd"/>
      <w:r w:rsidRPr="001238C4">
        <w:rPr>
          <w:rFonts w:ascii="Times New Roman" w:hAnsi="Times New Roman" w:cs="Times New Roman"/>
          <w:highlight w:val="yellow"/>
        </w:rPr>
        <w:t xml:space="preserve"> </w:t>
      </w:r>
      <w:proofErr w:type="spellStart"/>
      <w:r w:rsidRPr="001238C4">
        <w:rPr>
          <w:rFonts w:ascii="Times New Roman" w:hAnsi="Times New Roman" w:cs="Times New Roman"/>
          <w:highlight w:val="yellow"/>
        </w:rPr>
        <w:t>Clauses</w:t>
      </w:r>
      <w:proofErr w:type="spellEnd"/>
      <w:r w:rsidRPr="001238C4">
        <w:rPr>
          <w:rFonts w:ascii="Times New Roman" w:hAnsi="Times New Roman" w:cs="Times New Roman"/>
          <w:highlight w:val="yellow"/>
        </w:rPr>
        <w:t xml:space="preserve"> eller SCCs) skal inntas her hvis aktuelt] </w:t>
      </w:r>
    </w:p>
    <w:bookmarkStart w:id="58" w:name="_Hlk117587496"/>
    <w:p w14:paraId="4AD8CD9E" w14:textId="7F21ABF9" w:rsidR="008F3A08" w:rsidRPr="001238C4" w:rsidRDefault="008F3A08" w:rsidP="008F3A08">
      <w:pPr>
        <w:rPr>
          <w:rFonts w:ascii="Times New Roman" w:eastAsia="Calibri" w:hAnsi="Times New Roman" w:cs="Times New Roman"/>
          <w:color w:val="000000" w:themeColor="text1"/>
        </w:rPr>
      </w:pPr>
      <w:r w:rsidRPr="001238C4">
        <w:rPr>
          <w:rFonts w:ascii="Times New Roman" w:hAnsi="Times New Roman" w:cs="Times New Roman"/>
          <w:sz w:val="24"/>
          <w:szCs w:val="24"/>
          <w:lang w:eastAsia="nb-NO"/>
        </w:rPr>
        <w:fldChar w:fldCharType="begin"/>
      </w:r>
      <w:r w:rsidRPr="001238C4">
        <w:rPr>
          <w:rFonts w:ascii="Times New Roman" w:hAnsi="Times New Roman" w:cs="Times New Roman"/>
          <w:sz w:val="24"/>
          <w:szCs w:val="24"/>
          <w:lang w:eastAsia="nb-NO"/>
        </w:rPr>
        <w:instrText xml:space="preserve"> HYPERLINK "https://www.datatilsynet.no/rettigheter-og-plikter/virksomhetenes-plikter/overforing-av-personopplysninger-ut-av-eos/sarlig-om-standard-personvernbestemmelser-som-overforingsgrunnlag/" </w:instrText>
      </w:r>
      <w:r w:rsidRPr="001238C4">
        <w:rPr>
          <w:rFonts w:ascii="Times New Roman" w:hAnsi="Times New Roman" w:cs="Times New Roman"/>
          <w:sz w:val="24"/>
          <w:szCs w:val="24"/>
          <w:lang w:eastAsia="nb-NO"/>
        </w:rPr>
      </w:r>
      <w:r w:rsidRPr="001238C4">
        <w:rPr>
          <w:rFonts w:ascii="Times New Roman" w:hAnsi="Times New Roman" w:cs="Times New Roman"/>
          <w:sz w:val="24"/>
          <w:szCs w:val="24"/>
          <w:lang w:eastAsia="nb-NO"/>
        </w:rPr>
        <w:fldChar w:fldCharType="separate"/>
      </w:r>
      <w:r w:rsidRPr="001238C4">
        <w:rPr>
          <w:rStyle w:val="Hyperlink"/>
          <w:rFonts w:ascii="Times New Roman" w:hAnsi="Times New Roman" w:cs="Times New Roman"/>
        </w:rPr>
        <w:t>Overføring av personopplysninger ut av EØS | Datatilsynet</w:t>
      </w:r>
      <w:bookmarkEnd w:id="31"/>
      <w:bookmarkEnd w:id="58"/>
      <w:r w:rsidRPr="001238C4">
        <w:rPr>
          <w:rFonts w:ascii="Times New Roman" w:hAnsi="Times New Roman" w:cs="Times New Roman"/>
          <w:sz w:val="24"/>
          <w:szCs w:val="24"/>
          <w:lang w:eastAsia="nb-NO"/>
        </w:rPr>
        <w:fldChar w:fldCharType="end"/>
      </w:r>
      <w:bookmarkEnd w:id="27"/>
    </w:p>
    <w:sectPr w:rsidR="008F3A08" w:rsidRPr="001238C4" w:rsidSect="00846243">
      <w:headerReference w:type="default" r:id="rId12"/>
      <w:footerReference w:type="default" r:id="rId13"/>
      <w:headerReference w:type="first" r:id="rId14"/>
      <w:footerReference w:type="first" r:id="rId15"/>
      <w:pgSz w:w="11906" w:h="16838"/>
      <w:pgMar w:top="1928" w:right="1559" w:bottom="284" w:left="1559"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284728" w14:textId="77777777" w:rsidR="005B0204" w:rsidRDefault="005B0204" w:rsidP="003918BB">
      <w:r>
        <w:separator/>
      </w:r>
    </w:p>
  </w:endnote>
  <w:endnote w:type="continuationSeparator" w:id="0">
    <w:p w14:paraId="6391A5D5" w14:textId="77777777" w:rsidR="005B0204" w:rsidRDefault="005B0204" w:rsidP="003918BB">
      <w:r>
        <w:continuationSeparator/>
      </w:r>
    </w:p>
  </w:endnote>
  <w:endnote w:type="continuationNotice" w:id="1">
    <w:p w14:paraId="72404BCB" w14:textId="77777777" w:rsidR="005B0204" w:rsidRDefault="005B02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55794947"/>
      <w:docPartObj>
        <w:docPartGallery w:val="Page Numbers (Bottom of Page)"/>
        <w:docPartUnique/>
      </w:docPartObj>
    </w:sdtPr>
    <w:sdtContent>
      <w:sdt>
        <w:sdtPr>
          <w:id w:val="-1769616900"/>
          <w:docPartObj>
            <w:docPartGallery w:val="Page Numbers (Top of Page)"/>
            <w:docPartUnique/>
          </w:docPartObj>
        </w:sdtPr>
        <w:sdtContent>
          <w:p w14:paraId="329CC73D" w14:textId="3C89A584" w:rsidR="00671836" w:rsidRDefault="00671836">
            <w:pPr>
              <w:pStyle w:val="Footer"/>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B8D0A53" w14:textId="77777777" w:rsidR="00DC029F" w:rsidRDefault="00DC02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8F5633" w14:textId="77777777" w:rsidR="00DC029F" w:rsidRDefault="00DC029F">
    <w:pPr>
      <w:pStyle w:val="Footer"/>
    </w:pPr>
  </w:p>
  <w:p w14:paraId="10EAA9F0" w14:textId="77777777" w:rsidR="00DC029F" w:rsidRDefault="00DC02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3DD05" w14:textId="77777777" w:rsidR="005B0204" w:rsidRDefault="005B0204" w:rsidP="003918BB">
      <w:r>
        <w:separator/>
      </w:r>
    </w:p>
  </w:footnote>
  <w:footnote w:type="continuationSeparator" w:id="0">
    <w:p w14:paraId="3FAF70D3" w14:textId="77777777" w:rsidR="005B0204" w:rsidRDefault="005B0204" w:rsidP="003918BB">
      <w:r>
        <w:continuationSeparator/>
      </w:r>
    </w:p>
  </w:footnote>
  <w:footnote w:type="continuationNotice" w:id="1">
    <w:p w14:paraId="2BD46465" w14:textId="77777777" w:rsidR="005B0204" w:rsidRDefault="005B02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0DE48" w14:textId="77777777" w:rsidR="00DC029F" w:rsidRDefault="00DC029F" w:rsidP="003918BB">
    <w:pPr>
      <w:pStyle w:val="Sidenr"/>
    </w:pPr>
  </w:p>
  <w:p w14:paraId="6BAC64D1" w14:textId="77777777" w:rsidR="00DC029F" w:rsidRDefault="00DC029F" w:rsidP="003918BB">
    <w:pPr>
      <w:pStyle w:val="Sidenr"/>
    </w:pPr>
  </w:p>
  <w:p w14:paraId="4FA49F02" w14:textId="77777777" w:rsidR="00DC029F" w:rsidRDefault="00DC029F" w:rsidP="009C53A3">
    <w:pPr>
      <w:pStyle w:val="Sidenr"/>
      <w:tabs>
        <w:tab w:val="clear" w:pos="453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C6334" w14:textId="77777777" w:rsidR="00DC029F" w:rsidRDefault="00DC029F">
    <w:pPr>
      <w:pStyle w:val="Header"/>
    </w:pPr>
    <w:r>
      <w:rPr>
        <w:noProof/>
        <w:color w:val="2B579A"/>
        <w:shd w:val="clear" w:color="auto" w:fill="E6E6E6"/>
        <w:lang w:val="en-GB" w:eastAsia="en-GB"/>
      </w:rPr>
      <w:drawing>
        <wp:anchor distT="0" distB="0" distL="114300" distR="114300" simplePos="0" relativeHeight="251658240" behindDoc="0" locked="0" layoutInCell="1" allowOverlap="1" wp14:anchorId="0C11478F" wp14:editId="0DF2F4AC">
          <wp:simplePos x="0" y="0"/>
          <wp:positionH relativeFrom="column">
            <wp:posOffset>-288290</wp:posOffset>
          </wp:positionH>
          <wp:positionV relativeFrom="paragraph">
            <wp:posOffset>-129540</wp:posOffset>
          </wp:positionV>
          <wp:extent cx="1846800" cy="662400"/>
          <wp:effectExtent l="0" t="0" r="1270" b="444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øyen-Torkildse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6800" cy="662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84E0F"/>
    <w:multiLevelType w:val="hybridMultilevel"/>
    <w:tmpl w:val="9BA2284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 w15:restartNumberingAfterBreak="0">
    <w:nsid w:val="0C7E6A65"/>
    <w:multiLevelType w:val="hybridMultilevel"/>
    <w:tmpl w:val="76A06574"/>
    <w:lvl w:ilvl="0" w:tplc="A9E07212">
      <w:start w:val="3"/>
      <w:numFmt w:val="bullet"/>
      <w:lvlText w:val="-"/>
      <w:lvlJc w:val="left"/>
      <w:pPr>
        <w:ind w:left="1068" w:hanging="360"/>
      </w:pPr>
      <w:rPr>
        <w:rFonts w:ascii="Calibri Light" w:eastAsiaTheme="minorHAnsi" w:hAnsi="Calibri Light" w:cs="Calibri Light"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 w15:restartNumberingAfterBreak="0">
    <w:nsid w:val="11B9252D"/>
    <w:multiLevelType w:val="hybridMultilevel"/>
    <w:tmpl w:val="BDC83AA2"/>
    <w:lvl w:ilvl="0" w:tplc="995247CE">
      <w:numFmt w:val="bullet"/>
      <w:lvlText w:val="•"/>
      <w:lvlJc w:val="left"/>
      <w:pPr>
        <w:ind w:left="1070" w:hanging="710"/>
      </w:pPr>
      <w:rPr>
        <w:rFonts w:ascii="Calibri Light" w:eastAsia="Calibri" w:hAnsi="Calibri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D492B2E"/>
    <w:multiLevelType w:val="hybridMultilevel"/>
    <w:tmpl w:val="7FB81720"/>
    <w:lvl w:ilvl="0" w:tplc="995247CE">
      <w:numFmt w:val="bullet"/>
      <w:lvlText w:val="•"/>
      <w:lvlJc w:val="left"/>
      <w:pPr>
        <w:ind w:left="1418" w:hanging="710"/>
      </w:pPr>
      <w:rPr>
        <w:rFonts w:ascii="Calibri Light" w:eastAsia="Calibri" w:hAnsi="Calibri Light" w:cs="Times New Roman"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 w15:restartNumberingAfterBreak="0">
    <w:nsid w:val="23C45FE9"/>
    <w:multiLevelType w:val="multilevel"/>
    <w:tmpl w:val="77708BAC"/>
    <w:lvl w:ilvl="0">
      <w:start w:val="1"/>
      <w:numFmt w:val="decimal"/>
      <w:pStyle w:val="Heading1"/>
      <w:lvlText w:val="%1."/>
      <w:lvlJc w:val="left"/>
      <w:pPr>
        <w:ind w:left="862" w:hanging="862"/>
      </w:pPr>
      <w:rPr>
        <w:rFonts w:hint="default"/>
      </w:rPr>
    </w:lvl>
    <w:lvl w:ilvl="1">
      <w:start w:val="1"/>
      <w:numFmt w:val="decimal"/>
      <w:pStyle w:val="Heading2"/>
      <w:lvlText w:val="%1.%2."/>
      <w:lvlJc w:val="left"/>
      <w:pPr>
        <w:ind w:left="862" w:hanging="862"/>
      </w:pPr>
      <w:rPr>
        <w:rFonts w:hint="default"/>
      </w:rPr>
    </w:lvl>
    <w:lvl w:ilvl="2">
      <w:start w:val="1"/>
      <w:numFmt w:val="decimal"/>
      <w:pStyle w:val="Heading3"/>
      <w:lvlText w:val="%1.%2.%3."/>
      <w:lvlJc w:val="left"/>
      <w:pPr>
        <w:ind w:left="862" w:hanging="862"/>
      </w:pPr>
      <w:rPr>
        <w:rFonts w:hint="default"/>
      </w:rPr>
    </w:lvl>
    <w:lvl w:ilvl="3">
      <w:start w:val="1"/>
      <w:numFmt w:val="decimal"/>
      <w:pStyle w:val="Heading4"/>
      <w:lvlText w:val="%1.%2.%3.%4."/>
      <w:lvlJc w:val="left"/>
      <w:pPr>
        <w:ind w:left="862" w:hanging="862"/>
      </w:pPr>
      <w:rPr>
        <w:rFonts w:hint="default"/>
      </w:rPr>
    </w:lvl>
    <w:lvl w:ilvl="4">
      <w:start w:val="1"/>
      <w:numFmt w:val="decimal"/>
      <w:lvlText w:val="%1.%2.%3.%4.%5."/>
      <w:lvlJc w:val="left"/>
      <w:pPr>
        <w:ind w:left="862" w:hanging="862"/>
      </w:pPr>
      <w:rPr>
        <w:rFonts w:hint="default"/>
      </w:rPr>
    </w:lvl>
    <w:lvl w:ilvl="5">
      <w:start w:val="1"/>
      <w:numFmt w:val="decimal"/>
      <w:lvlText w:val="%1.%2.%3.%4.%5.%6."/>
      <w:lvlJc w:val="left"/>
      <w:pPr>
        <w:ind w:left="862" w:hanging="862"/>
      </w:pPr>
      <w:rPr>
        <w:rFonts w:hint="default"/>
      </w:rPr>
    </w:lvl>
    <w:lvl w:ilvl="6">
      <w:start w:val="1"/>
      <w:numFmt w:val="decimal"/>
      <w:lvlText w:val="%1.%2.%3.%4.%5.%6.%7."/>
      <w:lvlJc w:val="left"/>
      <w:pPr>
        <w:ind w:left="862" w:hanging="862"/>
      </w:pPr>
      <w:rPr>
        <w:rFonts w:hint="default"/>
      </w:rPr>
    </w:lvl>
    <w:lvl w:ilvl="7">
      <w:start w:val="1"/>
      <w:numFmt w:val="decimal"/>
      <w:lvlText w:val="%1.%2.%3.%4.%5.%6.%7.%8."/>
      <w:lvlJc w:val="left"/>
      <w:pPr>
        <w:ind w:left="862" w:hanging="862"/>
      </w:pPr>
      <w:rPr>
        <w:rFonts w:hint="default"/>
      </w:rPr>
    </w:lvl>
    <w:lvl w:ilvl="8">
      <w:start w:val="1"/>
      <w:numFmt w:val="decimal"/>
      <w:lvlText w:val="%1.%2.%3.%4.%5.%6.%7.%8.%9."/>
      <w:lvlJc w:val="left"/>
      <w:pPr>
        <w:ind w:left="862" w:hanging="862"/>
      </w:pPr>
      <w:rPr>
        <w:rFonts w:hint="default"/>
      </w:rPr>
    </w:lvl>
  </w:abstractNum>
  <w:abstractNum w:abstractNumId="5" w15:restartNumberingAfterBreak="0">
    <w:nsid w:val="289F1B32"/>
    <w:multiLevelType w:val="hybridMultilevel"/>
    <w:tmpl w:val="EF80A0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A1B3549"/>
    <w:multiLevelType w:val="hybridMultilevel"/>
    <w:tmpl w:val="38C8D4A0"/>
    <w:lvl w:ilvl="0" w:tplc="E4AA1120">
      <w:start w:val="1"/>
      <w:numFmt w:val="lowerRoman"/>
      <w:lvlText w:val="%1)"/>
      <w:lvlJc w:val="left"/>
      <w:pPr>
        <w:ind w:left="1080" w:hanging="720"/>
      </w:pPr>
      <w:rPr>
        <w:rFonts w:ascii="Times New Roman" w:eastAsia="Times New Roman" w:hAnsi="Times New Roman" w:cs="Times New Roman"/>
      </w:rPr>
    </w:lvl>
    <w:lvl w:ilvl="1" w:tplc="507AD3F6">
      <w:start w:val="1"/>
      <w:numFmt w:val="bullet"/>
      <w:lvlText w:val="o"/>
      <w:lvlJc w:val="left"/>
      <w:pPr>
        <w:ind w:left="1440" w:hanging="360"/>
      </w:pPr>
      <w:rPr>
        <w:rFonts w:ascii="Courier New" w:hAnsi="Courier New" w:cs="Courier New" w:hint="default"/>
      </w:rPr>
    </w:lvl>
    <w:lvl w:ilvl="2" w:tplc="409E7AA0">
      <w:start w:val="1"/>
      <w:numFmt w:val="bullet"/>
      <w:lvlText w:val=""/>
      <w:lvlJc w:val="left"/>
      <w:pPr>
        <w:ind w:left="2160" w:hanging="360"/>
      </w:pPr>
      <w:rPr>
        <w:rFonts w:ascii="Wingdings" w:hAnsi="Wingdings" w:hint="default"/>
      </w:rPr>
    </w:lvl>
    <w:lvl w:ilvl="3" w:tplc="E8D0138E">
      <w:start w:val="1"/>
      <w:numFmt w:val="bullet"/>
      <w:lvlText w:val=""/>
      <w:lvlJc w:val="left"/>
      <w:pPr>
        <w:ind w:left="2880" w:hanging="360"/>
      </w:pPr>
      <w:rPr>
        <w:rFonts w:ascii="Symbol" w:hAnsi="Symbol" w:hint="default"/>
      </w:rPr>
    </w:lvl>
    <w:lvl w:ilvl="4" w:tplc="9954CE10">
      <w:start w:val="1"/>
      <w:numFmt w:val="bullet"/>
      <w:lvlText w:val="o"/>
      <w:lvlJc w:val="left"/>
      <w:pPr>
        <w:ind w:left="3600" w:hanging="360"/>
      </w:pPr>
      <w:rPr>
        <w:rFonts w:ascii="Courier New" w:hAnsi="Courier New" w:cs="Courier New" w:hint="default"/>
      </w:rPr>
    </w:lvl>
    <w:lvl w:ilvl="5" w:tplc="DE9A5014">
      <w:start w:val="1"/>
      <w:numFmt w:val="bullet"/>
      <w:lvlText w:val=""/>
      <w:lvlJc w:val="left"/>
      <w:pPr>
        <w:ind w:left="4320" w:hanging="360"/>
      </w:pPr>
      <w:rPr>
        <w:rFonts w:ascii="Wingdings" w:hAnsi="Wingdings" w:hint="default"/>
      </w:rPr>
    </w:lvl>
    <w:lvl w:ilvl="6" w:tplc="9E06D384">
      <w:start w:val="1"/>
      <w:numFmt w:val="bullet"/>
      <w:lvlText w:val=""/>
      <w:lvlJc w:val="left"/>
      <w:pPr>
        <w:ind w:left="5040" w:hanging="360"/>
      </w:pPr>
      <w:rPr>
        <w:rFonts w:ascii="Symbol" w:hAnsi="Symbol" w:hint="default"/>
      </w:rPr>
    </w:lvl>
    <w:lvl w:ilvl="7" w:tplc="26BEC3C8">
      <w:start w:val="1"/>
      <w:numFmt w:val="bullet"/>
      <w:lvlText w:val="o"/>
      <w:lvlJc w:val="left"/>
      <w:pPr>
        <w:ind w:left="5760" w:hanging="360"/>
      </w:pPr>
      <w:rPr>
        <w:rFonts w:ascii="Courier New" w:hAnsi="Courier New" w:cs="Courier New" w:hint="default"/>
      </w:rPr>
    </w:lvl>
    <w:lvl w:ilvl="8" w:tplc="8C18D61A">
      <w:start w:val="1"/>
      <w:numFmt w:val="bullet"/>
      <w:lvlText w:val=""/>
      <w:lvlJc w:val="left"/>
      <w:pPr>
        <w:ind w:left="6480" w:hanging="360"/>
      </w:pPr>
      <w:rPr>
        <w:rFonts w:ascii="Wingdings" w:hAnsi="Wingdings" w:hint="default"/>
      </w:rPr>
    </w:lvl>
  </w:abstractNum>
  <w:abstractNum w:abstractNumId="7" w15:restartNumberingAfterBreak="0">
    <w:nsid w:val="67766E43"/>
    <w:multiLevelType w:val="multilevel"/>
    <w:tmpl w:val="CC3A778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67770A50"/>
    <w:multiLevelType w:val="hybridMultilevel"/>
    <w:tmpl w:val="2B2A7570"/>
    <w:lvl w:ilvl="0" w:tplc="995247CE">
      <w:numFmt w:val="bullet"/>
      <w:lvlText w:val="•"/>
      <w:lvlJc w:val="left"/>
      <w:pPr>
        <w:ind w:left="1070" w:hanging="710"/>
      </w:pPr>
      <w:rPr>
        <w:rFonts w:ascii="Calibri Light" w:eastAsia="Calibri" w:hAnsi="Calibri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D39748D"/>
    <w:multiLevelType w:val="hybridMultilevel"/>
    <w:tmpl w:val="BD6EC966"/>
    <w:lvl w:ilvl="0" w:tplc="36B8AC48">
      <w:start w:val="1"/>
      <w:numFmt w:val="lowerRoman"/>
      <w:lvlText w:val="%1)"/>
      <w:lvlJc w:val="left"/>
      <w:pPr>
        <w:ind w:left="1080" w:hanging="72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D6C1428"/>
    <w:multiLevelType w:val="hybridMultilevel"/>
    <w:tmpl w:val="64A0E1EE"/>
    <w:lvl w:ilvl="0" w:tplc="4F96974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68563686">
    <w:abstractNumId w:val="7"/>
  </w:num>
  <w:num w:numId="2" w16cid:durableId="414404338">
    <w:abstractNumId w:val="4"/>
  </w:num>
  <w:num w:numId="3" w16cid:durableId="1259018602">
    <w:abstractNumId w:val="0"/>
  </w:num>
  <w:num w:numId="4" w16cid:durableId="224462238">
    <w:abstractNumId w:val="5"/>
  </w:num>
  <w:num w:numId="5" w16cid:durableId="125317305">
    <w:abstractNumId w:val="8"/>
  </w:num>
  <w:num w:numId="6" w16cid:durableId="394470472">
    <w:abstractNumId w:val="2"/>
  </w:num>
  <w:num w:numId="7" w16cid:durableId="451944359">
    <w:abstractNumId w:val="3"/>
  </w:num>
  <w:num w:numId="8" w16cid:durableId="631904173">
    <w:abstractNumId w:val="10"/>
  </w:num>
  <w:num w:numId="9" w16cid:durableId="1219242561">
    <w:abstractNumId w:val="9"/>
  </w:num>
  <w:num w:numId="10" w16cid:durableId="11778398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5380221">
    <w:abstractNumId w:val="1"/>
  </w:num>
  <w:num w:numId="12" w16cid:durableId="2021735691">
    <w:abstractNumId w:val="6"/>
    <w:lvlOverride w:ilvl="0">
      <w:startOverride w:val="1"/>
    </w:lvlOverride>
    <w:lvlOverride w:ilvl="1"/>
    <w:lvlOverride w:ilvl="2"/>
    <w:lvlOverride w:ilvl="3"/>
    <w:lvlOverride w:ilvl="4"/>
    <w:lvlOverride w:ilvl="5"/>
    <w:lvlOverride w:ilvl="6"/>
    <w:lvlOverride w:ilvl="7"/>
    <w:lvlOverride w:ilvl="8"/>
  </w:num>
  <w:num w:numId="13" w16cid:durableId="186273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SortMethod w:val="0000"/>
  <w:styleLockTheme/>
  <w:styleLockQFSet/>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9CB"/>
    <w:rsid w:val="0000071F"/>
    <w:rsid w:val="00001C1D"/>
    <w:rsid w:val="000037D7"/>
    <w:rsid w:val="00017205"/>
    <w:rsid w:val="00020D72"/>
    <w:rsid w:val="00021D56"/>
    <w:rsid w:val="00026D53"/>
    <w:rsid w:val="00026E01"/>
    <w:rsid w:val="00030445"/>
    <w:rsid w:val="00030BA4"/>
    <w:rsid w:val="00031DE4"/>
    <w:rsid w:val="000325F8"/>
    <w:rsid w:val="000332C8"/>
    <w:rsid w:val="00036D5B"/>
    <w:rsid w:val="00040C5A"/>
    <w:rsid w:val="000434C8"/>
    <w:rsid w:val="00043679"/>
    <w:rsid w:val="00045824"/>
    <w:rsid w:val="00047BB6"/>
    <w:rsid w:val="00055DBB"/>
    <w:rsid w:val="00060051"/>
    <w:rsid w:val="00066C39"/>
    <w:rsid w:val="00066FFD"/>
    <w:rsid w:val="00070ED4"/>
    <w:rsid w:val="00072516"/>
    <w:rsid w:val="00075CDC"/>
    <w:rsid w:val="000808C3"/>
    <w:rsid w:val="00090530"/>
    <w:rsid w:val="00091F2E"/>
    <w:rsid w:val="00095B5A"/>
    <w:rsid w:val="000A2CC1"/>
    <w:rsid w:val="000B2C43"/>
    <w:rsid w:val="000B50E0"/>
    <w:rsid w:val="000B5D16"/>
    <w:rsid w:val="000C1B5E"/>
    <w:rsid w:val="000C2935"/>
    <w:rsid w:val="000C2C57"/>
    <w:rsid w:val="000D006F"/>
    <w:rsid w:val="000D43D1"/>
    <w:rsid w:val="000D5D9B"/>
    <w:rsid w:val="000E243E"/>
    <w:rsid w:val="000E346B"/>
    <w:rsid w:val="000E44D8"/>
    <w:rsid w:val="000E4BB9"/>
    <w:rsid w:val="000E6A13"/>
    <w:rsid w:val="000E7726"/>
    <w:rsid w:val="000F32B2"/>
    <w:rsid w:val="000F5C40"/>
    <w:rsid w:val="000F66B0"/>
    <w:rsid w:val="000F7A93"/>
    <w:rsid w:val="0010061B"/>
    <w:rsid w:val="001006DC"/>
    <w:rsid w:val="0010094F"/>
    <w:rsid w:val="00105609"/>
    <w:rsid w:val="00110926"/>
    <w:rsid w:val="00116388"/>
    <w:rsid w:val="00116892"/>
    <w:rsid w:val="001232A9"/>
    <w:rsid w:val="001238C4"/>
    <w:rsid w:val="00123A2F"/>
    <w:rsid w:val="001253B7"/>
    <w:rsid w:val="00126888"/>
    <w:rsid w:val="00130FD8"/>
    <w:rsid w:val="001312BE"/>
    <w:rsid w:val="00131F22"/>
    <w:rsid w:val="00136975"/>
    <w:rsid w:val="001404DC"/>
    <w:rsid w:val="0014184E"/>
    <w:rsid w:val="0014195A"/>
    <w:rsid w:val="00154096"/>
    <w:rsid w:val="001579B7"/>
    <w:rsid w:val="00171837"/>
    <w:rsid w:val="00174DA7"/>
    <w:rsid w:val="001761B8"/>
    <w:rsid w:val="00180580"/>
    <w:rsid w:val="0018140C"/>
    <w:rsid w:val="001820A9"/>
    <w:rsid w:val="001824E3"/>
    <w:rsid w:val="001856E7"/>
    <w:rsid w:val="001861EC"/>
    <w:rsid w:val="00190F6F"/>
    <w:rsid w:val="00191464"/>
    <w:rsid w:val="00197268"/>
    <w:rsid w:val="001A4F33"/>
    <w:rsid w:val="001A61F0"/>
    <w:rsid w:val="001B1120"/>
    <w:rsid w:val="001B1662"/>
    <w:rsid w:val="001B2987"/>
    <w:rsid w:val="001B410C"/>
    <w:rsid w:val="001D0C3D"/>
    <w:rsid w:val="001D1C25"/>
    <w:rsid w:val="001D3094"/>
    <w:rsid w:val="001E04D6"/>
    <w:rsid w:val="001E1D13"/>
    <w:rsid w:val="001E5B98"/>
    <w:rsid w:val="001E5F9F"/>
    <w:rsid w:val="00206B7C"/>
    <w:rsid w:val="002122E7"/>
    <w:rsid w:val="00212656"/>
    <w:rsid w:val="00215E10"/>
    <w:rsid w:val="00216C04"/>
    <w:rsid w:val="0021767F"/>
    <w:rsid w:val="00221097"/>
    <w:rsid w:val="00223E9E"/>
    <w:rsid w:val="0022655F"/>
    <w:rsid w:val="002331D4"/>
    <w:rsid w:val="0023606F"/>
    <w:rsid w:val="00236BD2"/>
    <w:rsid w:val="00237376"/>
    <w:rsid w:val="00237D1E"/>
    <w:rsid w:val="002412B7"/>
    <w:rsid w:val="0024188C"/>
    <w:rsid w:val="0024452E"/>
    <w:rsid w:val="00245974"/>
    <w:rsid w:val="00251096"/>
    <w:rsid w:val="00253B7D"/>
    <w:rsid w:val="002564CB"/>
    <w:rsid w:val="002652D2"/>
    <w:rsid w:val="00266ACF"/>
    <w:rsid w:val="002710D0"/>
    <w:rsid w:val="00277920"/>
    <w:rsid w:val="00277DE5"/>
    <w:rsid w:val="00282985"/>
    <w:rsid w:val="002834EE"/>
    <w:rsid w:val="00291084"/>
    <w:rsid w:val="00295922"/>
    <w:rsid w:val="002973A0"/>
    <w:rsid w:val="002A0896"/>
    <w:rsid w:val="002A412B"/>
    <w:rsid w:val="002B27DB"/>
    <w:rsid w:val="002B2DEB"/>
    <w:rsid w:val="002B379C"/>
    <w:rsid w:val="002B6093"/>
    <w:rsid w:val="002C03E3"/>
    <w:rsid w:val="002C7B9B"/>
    <w:rsid w:val="002D20CA"/>
    <w:rsid w:val="002D2B22"/>
    <w:rsid w:val="002D3EA5"/>
    <w:rsid w:val="002D483F"/>
    <w:rsid w:val="002E37D4"/>
    <w:rsid w:val="002E6F24"/>
    <w:rsid w:val="002E70CC"/>
    <w:rsid w:val="002F0B54"/>
    <w:rsid w:val="002F1194"/>
    <w:rsid w:val="002F6C95"/>
    <w:rsid w:val="0030123C"/>
    <w:rsid w:val="00305B47"/>
    <w:rsid w:val="00305C4C"/>
    <w:rsid w:val="00307AC2"/>
    <w:rsid w:val="003219F7"/>
    <w:rsid w:val="0032344C"/>
    <w:rsid w:val="003236E6"/>
    <w:rsid w:val="00324757"/>
    <w:rsid w:val="00325C4A"/>
    <w:rsid w:val="00327750"/>
    <w:rsid w:val="003336FA"/>
    <w:rsid w:val="003343B3"/>
    <w:rsid w:val="003343CE"/>
    <w:rsid w:val="003348EA"/>
    <w:rsid w:val="00334FD8"/>
    <w:rsid w:val="0033680E"/>
    <w:rsid w:val="0035256B"/>
    <w:rsid w:val="00354EB4"/>
    <w:rsid w:val="003562A5"/>
    <w:rsid w:val="0035659D"/>
    <w:rsid w:val="00356FB2"/>
    <w:rsid w:val="003579A9"/>
    <w:rsid w:val="0036360D"/>
    <w:rsid w:val="00364E10"/>
    <w:rsid w:val="003805B4"/>
    <w:rsid w:val="003821FC"/>
    <w:rsid w:val="00383594"/>
    <w:rsid w:val="003848D1"/>
    <w:rsid w:val="00387B08"/>
    <w:rsid w:val="003918BB"/>
    <w:rsid w:val="00391DF4"/>
    <w:rsid w:val="003925F1"/>
    <w:rsid w:val="0039388D"/>
    <w:rsid w:val="00394BC7"/>
    <w:rsid w:val="003A2046"/>
    <w:rsid w:val="003A330E"/>
    <w:rsid w:val="003B2C63"/>
    <w:rsid w:val="003B4E68"/>
    <w:rsid w:val="003B71CA"/>
    <w:rsid w:val="003C4F8A"/>
    <w:rsid w:val="003C6152"/>
    <w:rsid w:val="003C75BE"/>
    <w:rsid w:val="003D06DB"/>
    <w:rsid w:val="003D780C"/>
    <w:rsid w:val="003D7D77"/>
    <w:rsid w:val="003E296C"/>
    <w:rsid w:val="003E7C93"/>
    <w:rsid w:val="003F13C9"/>
    <w:rsid w:val="003F2AE4"/>
    <w:rsid w:val="004012D4"/>
    <w:rsid w:val="00401BC3"/>
    <w:rsid w:val="00402E01"/>
    <w:rsid w:val="00407BE0"/>
    <w:rsid w:val="004179BE"/>
    <w:rsid w:val="00423656"/>
    <w:rsid w:val="00424B56"/>
    <w:rsid w:val="004309EF"/>
    <w:rsid w:val="00432C05"/>
    <w:rsid w:val="00434AFF"/>
    <w:rsid w:val="00435D67"/>
    <w:rsid w:val="004376CC"/>
    <w:rsid w:val="004377EC"/>
    <w:rsid w:val="00437EA2"/>
    <w:rsid w:val="00443AC0"/>
    <w:rsid w:val="00453624"/>
    <w:rsid w:val="00454315"/>
    <w:rsid w:val="00456542"/>
    <w:rsid w:val="004640BD"/>
    <w:rsid w:val="004641AB"/>
    <w:rsid w:val="0046653E"/>
    <w:rsid w:val="00471EFF"/>
    <w:rsid w:val="004724D0"/>
    <w:rsid w:val="00474D33"/>
    <w:rsid w:val="004768BB"/>
    <w:rsid w:val="004813C3"/>
    <w:rsid w:val="004872BD"/>
    <w:rsid w:val="004932C9"/>
    <w:rsid w:val="00494A65"/>
    <w:rsid w:val="004974F1"/>
    <w:rsid w:val="004A06F7"/>
    <w:rsid w:val="004A1FB1"/>
    <w:rsid w:val="004A213E"/>
    <w:rsid w:val="004A5247"/>
    <w:rsid w:val="004A7ED6"/>
    <w:rsid w:val="004B0E04"/>
    <w:rsid w:val="004B1805"/>
    <w:rsid w:val="004B1B3E"/>
    <w:rsid w:val="004B551D"/>
    <w:rsid w:val="004B72D4"/>
    <w:rsid w:val="004C14CA"/>
    <w:rsid w:val="004C2864"/>
    <w:rsid w:val="004C3F22"/>
    <w:rsid w:val="004C46EE"/>
    <w:rsid w:val="004C6032"/>
    <w:rsid w:val="004D01F3"/>
    <w:rsid w:val="004D150B"/>
    <w:rsid w:val="004D3D85"/>
    <w:rsid w:val="004D63C6"/>
    <w:rsid w:val="004D6D40"/>
    <w:rsid w:val="004D77BC"/>
    <w:rsid w:val="004E45E0"/>
    <w:rsid w:val="004E6828"/>
    <w:rsid w:val="004F0C5B"/>
    <w:rsid w:val="004F4437"/>
    <w:rsid w:val="004F606D"/>
    <w:rsid w:val="004F6AFC"/>
    <w:rsid w:val="004F745F"/>
    <w:rsid w:val="005009FA"/>
    <w:rsid w:val="00503E62"/>
    <w:rsid w:val="005051D1"/>
    <w:rsid w:val="00505C3E"/>
    <w:rsid w:val="00507938"/>
    <w:rsid w:val="00515C10"/>
    <w:rsid w:val="005171ED"/>
    <w:rsid w:val="00525FF6"/>
    <w:rsid w:val="005272A2"/>
    <w:rsid w:val="00537FCD"/>
    <w:rsid w:val="005409CB"/>
    <w:rsid w:val="0054219A"/>
    <w:rsid w:val="00543A97"/>
    <w:rsid w:val="00552281"/>
    <w:rsid w:val="0055412E"/>
    <w:rsid w:val="0056088E"/>
    <w:rsid w:val="00562BE1"/>
    <w:rsid w:val="005644A6"/>
    <w:rsid w:val="00575339"/>
    <w:rsid w:val="00576FF6"/>
    <w:rsid w:val="00577527"/>
    <w:rsid w:val="00580EA7"/>
    <w:rsid w:val="005915D2"/>
    <w:rsid w:val="00591DD3"/>
    <w:rsid w:val="00592AFC"/>
    <w:rsid w:val="00594C69"/>
    <w:rsid w:val="005969D5"/>
    <w:rsid w:val="005A4E88"/>
    <w:rsid w:val="005A756F"/>
    <w:rsid w:val="005A7CED"/>
    <w:rsid w:val="005B0204"/>
    <w:rsid w:val="005B5120"/>
    <w:rsid w:val="005C1623"/>
    <w:rsid w:val="005C19BE"/>
    <w:rsid w:val="005C3330"/>
    <w:rsid w:val="005C3A72"/>
    <w:rsid w:val="005D1778"/>
    <w:rsid w:val="005E1C90"/>
    <w:rsid w:val="005F2400"/>
    <w:rsid w:val="005F787E"/>
    <w:rsid w:val="00614591"/>
    <w:rsid w:val="006147F5"/>
    <w:rsid w:val="00616945"/>
    <w:rsid w:val="00624C99"/>
    <w:rsid w:val="006257BE"/>
    <w:rsid w:val="00627115"/>
    <w:rsid w:val="006274CD"/>
    <w:rsid w:val="00631474"/>
    <w:rsid w:val="006344E7"/>
    <w:rsid w:val="00636858"/>
    <w:rsid w:val="00650722"/>
    <w:rsid w:val="00653FDD"/>
    <w:rsid w:val="00656B13"/>
    <w:rsid w:val="00656CF4"/>
    <w:rsid w:val="00657304"/>
    <w:rsid w:val="00657706"/>
    <w:rsid w:val="00660C36"/>
    <w:rsid w:val="00662B97"/>
    <w:rsid w:val="00667C96"/>
    <w:rsid w:val="00670A6B"/>
    <w:rsid w:val="00671836"/>
    <w:rsid w:val="00673094"/>
    <w:rsid w:val="00680947"/>
    <w:rsid w:val="00682A84"/>
    <w:rsid w:val="00690197"/>
    <w:rsid w:val="00690517"/>
    <w:rsid w:val="00692C01"/>
    <w:rsid w:val="006967AD"/>
    <w:rsid w:val="006A0987"/>
    <w:rsid w:val="006A46EA"/>
    <w:rsid w:val="006A4E8E"/>
    <w:rsid w:val="006A5F4B"/>
    <w:rsid w:val="006B6D21"/>
    <w:rsid w:val="006C6F27"/>
    <w:rsid w:val="006D221D"/>
    <w:rsid w:val="006D41EA"/>
    <w:rsid w:val="006D5830"/>
    <w:rsid w:val="006D72E9"/>
    <w:rsid w:val="006E2696"/>
    <w:rsid w:val="006E37F2"/>
    <w:rsid w:val="006E3C2F"/>
    <w:rsid w:val="006E5135"/>
    <w:rsid w:val="006E70A8"/>
    <w:rsid w:val="006F1332"/>
    <w:rsid w:val="0070424E"/>
    <w:rsid w:val="00704E24"/>
    <w:rsid w:val="00705F0B"/>
    <w:rsid w:val="00711167"/>
    <w:rsid w:val="00720770"/>
    <w:rsid w:val="0072398E"/>
    <w:rsid w:val="00730411"/>
    <w:rsid w:val="007407F6"/>
    <w:rsid w:val="0074324E"/>
    <w:rsid w:val="007441A1"/>
    <w:rsid w:val="00745727"/>
    <w:rsid w:val="00746FBF"/>
    <w:rsid w:val="007514CA"/>
    <w:rsid w:val="007543C8"/>
    <w:rsid w:val="007550B9"/>
    <w:rsid w:val="00755564"/>
    <w:rsid w:val="007618EF"/>
    <w:rsid w:val="00761D42"/>
    <w:rsid w:val="00767F94"/>
    <w:rsid w:val="0077056C"/>
    <w:rsid w:val="007717B5"/>
    <w:rsid w:val="00773B5A"/>
    <w:rsid w:val="00782172"/>
    <w:rsid w:val="00784599"/>
    <w:rsid w:val="0079066D"/>
    <w:rsid w:val="00792ADF"/>
    <w:rsid w:val="007A2EF9"/>
    <w:rsid w:val="007A399F"/>
    <w:rsid w:val="007B0872"/>
    <w:rsid w:val="007B5C62"/>
    <w:rsid w:val="007B5CD2"/>
    <w:rsid w:val="007C04A8"/>
    <w:rsid w:val="007C40B4"/>
    <w:rsid w:val="007C469E"/>
    <w:rsid w:val="007C5EDA"/>
    <w:rsid w:val="007C65B4"/>
    <w:rsid w:val="007C67EF"/>
    <w:rsid w:val="007C73FE"/>
    <w:rsid w:val="007D2672"/>
    <w:rsid w:val="007D7F33"/>
    <w:rsid w:val="007D7FF5"/>
    <w:rsid w:val="007F3C64"/>
    <w:rsid w:val="007F5B94"/>
    <w:rsid w:val="008009FA"/>
    <w:rsid w:val="00803B89"/>
    <w:rsid w:val="00805633"/>
    <w:rsid w:val="00805A95"/>
    <w:rsid w:val="00806AAC"/>
    <w:rsid w:val="00810188"/>
    <w:rsid w:val="00810346"/>
    <w:rsid w:val="00815943"/>
    <w:rsid w:val="008166D2"/>
    <w:rsid w:val="008201FC"/>
    <w:rsid w:val="0082321F"/>
    <w:rsid w:val="008260E1"/>
    <w:rsid w:val="008269F5"/>
    <w:rsid w:val="008358C0"/>
    <w:rsid w:val="00837389"/>
    <w:rsid w:val="00846243"/>
    <w:rsid w:val="00847193"/>
    <w:rsid w:val="0085074F"/>
    <w:rsid w:val="00850A02"/>
    <w:rsid w:val="0085260B"/>
    <w:rsid w:val="008552EB"/>
    <w:rsid w:val="008573AF"/>
    <w:rsid w:val="00857AD8"/>
    <w:rsid w:val="008712A0"/>
    <w:rsid w:val="00875B6A"/>
    <w:rsid w:val="008764EA"/>
    <w:rsid w:val="00876DD4"/>
    <w:rsid w:val="00877B9E"/>
    <w:rsid w:val="008833D2"/>
    <w:rsid w:val="00884807"/>
    <w:rsid w:val="00885AF5"/>
    <w:rsid w:val="0089246A"/>
    <w:rsid w:val="00892CFC"/>
    <w:rsid w:val="00893E19"/>
    <w:rsid w:val="00894E0B"/>
    <w:rsid w:val="00895D37"/>
    <w:rsid w:val="008978B1"/>
    <w:rsid w:val="008A0227"/>
    <w:rsid w:val="008A4C4F"/>
    <w:rsid w:val="008A7288"/>
    <w:rsid w:val="008A7EBC"/>
    <w:rsid w:val="008B02A0"/>
    <w:rsid w:val="008B1EBC"/>
    <w:rsid w:val="008C1432"/>
    <w:rsid w:val="008C19B9"/>
    <w:rsid w:val="008C4040"/>
    <w:rsid w:val="008C45BE"/>
    <w:rsid w:val="008C4601"/>
    <w:rsid w:val="008C4CD2"/>
    <w:rsid w:val="008C55EC"/>
    <w:rsid w:val="008C72B4"/>
    <w:rsid w:val="008C78D3"/>
    <w:rsid w:val="008D1677"/>
    <w:rsid w:val="008E0126"/>
    <w:rsid w:val="008E4BFB"/>
    <w:rsid w:val="008E6352"/>
    <w:rsid w:val="008F2B4A"/>
    <w:rsid w:val="008F2DE2"/>
    <w:rsid w:val="008F3A08"/>
    <w:rsid w:val="008F5E89"/>
    <w:rsid w:val="008F7698"/>
    <w:rsid w:val="008F7875"/>
    <w:rsid w:val="009010AA"/>
    <w:rsid w:val="0090391F"/>
    <w:rsid w:val="00904874"/>
    <w:rsid w:val="00904F23"/>
    <w:rsid w:val="009119ED"/>
    <w:rsid w:val="00912D74"/>
    <w:rsid w:val="00914C53"/>
    <w:rsid w:val="00916C35"/>
    <w:rsid w:val="00920A62"/>
    <w:rsid w:val="0092160B"/>
    <w:rsid w:val="00924BC9"/>
    <w:rsid w:val="00926B3B"/>
    <w:rsid w:val="00930EF8"/>
    <w:rsid w:val="00933A48"/>
    <w:rsid w:val="00936054"/>
    <w:rsid w:val="00941430"/>
    <w:rsid w:val="00953E3E"/>
    <w:rsid w:val="009540AD"/>
    <w:rsid w:val="00956C41"/>
    <w:rsid w:val="009575C6"/>
    <w:rsid w:val="00960022"/>
    <w:rsid w:val="0097367D"/>
    <w:rsid w:val="00975A34"/>
    <w:rsid w:val="00976D0A"/>
    <w:rsid w:val="009779FF"/>
    <w:rsid w:val="00981B93"/>
    <w:rsid w:val="009917DB"/>
    <w:rsid w:val="00993FA3"/>
    <w:rsid w:val="0099540E"/>
    <w:rsid w:val="00996DCF"/>
    <w:rsid w:val="009A16ED"/>
    <w:rsid w:val="009A1EB2"/>
    <w:rsid w:val="009B75B8"/>
    <w:rsid w:val="009C1A6A"/>
    <w:rsid w:val="009C4942"/>
    <w:rsid w:val="009C53A3"/>
    <w:rsid w:val="009C53BB"/>
    <w:rsid w:val="009C5EAF"/>
    <w:rsid w:val="009C7553"/>
    <w:rsid w:val="009E100D"/>
    <w:rsid w:val="009E36A7"/>
    <w:rsid w:val="009E3A5C"/>
    <w:rsid w:val="009E6B5C"/>
    <w:rsid w:val="009F3288"/>
    <w:rsid w:val="00A008BC"/>
    <w:rsid w:val="00A03AEA"/>
    <w:rsid w:val="00A060E7"/>
    <w:rsid w:val="00A11F16"/>
    <w:rsid w:val="00A11FB1"/>
    <w:rsid w:val="00A15D31"/>
    <w:rsid w:val="00A247BC"/>
    <w:rsid w:val="00A25554"/>
    <w:rsid w:val="00A30C90"/>
    <w:rsid w:val="00A318A3"/>
    <w:rsid w:val="00A32B95"/>
    <w:rsid w:val="00A35FD9"/>
    <w:rsid w:val="00A3613E"/>
    <w:rsid w:val="00A41A9D"/>
    <w:rsid w:val="00A43060"/>
    <w:rsid w:val="00A505A9"/>
    <w:rsid w:val="00A512CA"/>
    <w:rsid w:val="00A56E85"/>
    <w:rsid w:val="00A63806"/>
    <w:rsid w:val="00A644A7"/>
    <w:rsid w:val="00A7017E"/>
    <w:rsid w:val="00A70580"/>
    <w:rsid w:val="00A737AF"/>
    <w:rsid w:val="00A754D1"/>
    <w:rsid w:val="00A75F9D"/>
    <w:rsid w:val="00A77111"/>
    <w:rsid w:val="00A879C0"/>
    <w:rsid w:val="00A87A4B"/>
    <w:rsid w:val="00A918F6"/>
    <w:rsid w:val="00A944BD"/>
    <w:rsid w:val="00AA1AF9"/>
    <w:rsid w:val="00AA248C"/>
    <w:rsid w:val="00AA3909"/>
    <w:rsid w:val="00AB247F"/>
    <w:rsid w:val="00AC1AFA"/>
    <w:rsid w:val="00AC507E"/>
    <w:rsid w:val="00AC652E"/>
    <w:rsid w:val="00AD2AE5"/>
    <w:rsid w:val="00AD5A8C"/>
    <w:rsid w:val="00AE203C"/>
    <w:rsid w:val="00AE7F75"/>
    <w:rsid w:val="00AF2DDD"/>
    <w:rsid w:val="00B04F8E"/>
    <w:rsid w:val="00B07D37"/>
    <w:rsid w:val="00B07FFD"/>
    <w:rsid w:val="00B128C7"/>
    <w:rsid w:val="00B15BB0"/>
    <w:rsid w:val="00B22114"/>
    <w:rsid w:val="00B245DD"/>
    <w:rsid w:val="00B31427"/>
    <w:rsid w:val="00B342B7"/>
    <w:rsid w:val="00B34F0E"/>
    <w:rsid w:val="00B475F9"/>
    <w:rsid w:val="00B54FDE"/>
    <w:rsid w:val="00B56E2F"/>
    <w:rsid w:val="00B57308"/>
    <w:rsid w:val="00B6054A"/>
    <w:rsid w:val="00B72470"/>
    <w:rsid w:val="00B76E1B"/>
    <w:rsid w:val="00B817D9"/>
    <w:rsid w:val="00B82D92"/>
    <w:rsid w:val="00B86A98"/>
    <w:rsid w:val="00B86C99"/>
    <w:rsid w:val="00B8702B"/>
    <w:rsid w:val="00B90D8C"/>
    <w:rsid w:val="00B91766"/>
    <w:rsid w:val="00B92154"/>
    <w:rsid w:val="00B92E7F"/>
    <w:rsid w:val="00B93DB7"/>
    <w:rsid w:val="00BA31CA"/>
    <w:rsid w:val="00BA7BFA"/>
    <w:rsid w:val="00BB4C46"/>
    <w:rsid w:val="00BC5C42"/>
    <w:rsid w:val="00BD26C8"/>
    <w:rsid w:val="00BD42F7"/>
    <w:rsid w:val="00BD6676"/>
    <w:rsid w:val="00BD752D"/>
    <w:rsid w:val="00BE01D1"/>
    <w:rsid w:val="00BF15CD"/>
    <w:rsid w:val="00BF17DE"/>
    <w:rsid w:val="00BF1EFD"/>
    <w:rsid w:val="00BF20EB"/>
    <w:rsid w:val="00BF615F"/>
    <w:rsid w:val="00BF7685"/>
    <w:rsid w:val="00C02778"/>
    <w:rsid w:val="00C03C55"/>
    <w:rsid w:val="00C10352"/>
    <w:rsid w:val="00C10F96"/>
    <w:rsid w:val="00C13164"/>
    <w:rsid w:val="00C14651"/>
    <w:rsid w:val="00C17024"/>
    <w:rsid w:val="00C17C9A"/>
    <w:rsid w:val="00C2066B"/>
    <w:rsid w:val="00C25FED"/>
    <w:rsid w:val="00C26FB9"/>
    <w:rsid w:val="00C3027B"/>
    <w:rsid w:val="00C42B22"/>
    <w:rsid w:val="00C42C34"/>
    <w:rsid w:val="00C42FA2"/>
    <w:rsid w:val="00C44336"/>
    <w:rsid w:val="00C51903"/>
    <w:rsid w:val="00C54541"/>
    <w:rsid w:val="00C62693"/>
    <w:rsid w:val="00C635B5"/>
    <w:rsid w:val="00C66FF5"/>
    <w:rsid w:val="00C700B2"/>
    <w:rsid w:val="00C70A7D"/>
    <w:rsid w:val="00C749BF"/>
    <w:rsid w:val="00C75A59"/>
    <w:rsid w:val="00C81430"/>
    <w:rsid w:val="00C83C50"/>
    <w:rsid w:val="00C91EF6"/>
    <w:rsid w:val="00C97519"/>
    <w:rsid w:val="00CA4100"/>
    <w:rsid w:val="00CA4961"/>
    <w:rsid w:val="00CA4CCE"/>
    <w:rsid w:val="00CB04BF"/>
    <w:rsid w:val="00CB5878"/>
    <w:rsid w:val="00CB5E37"/>
    <w:rsid w:val="00CB7094"/>
    <w:rsid w:val="00CC0B3D"/>
    <w:rsid w:val="00CC2293"/>
    <w:rsid w:val="00CC32F4"/>
    <w:rsid w:val="00CC470F"/>
    <w:rsid w:val="00CC6115"/>
    <w:rsid w:val="00CC6A64"/>
    <w:rsid w:val="00CE32D6"/>
    <w:rsid w:val="00CE366B"/>
    <w:rsid w:val="00CE397A"/>
    <w:rsid w:val="00CE39DB"/>
    <w:rsid w:val="00CE5797"/>
    <w:rsid w:val="00CE6689"/>
    <w:rsid w:val="00CE68A5"/>
    <w:rsid w:val="00CE7774"/>
    <w:rsid w:val="00CF2F19"/>
    <w:rsid w:val="00CF72D5"/>
    <w:rsid w:val="00CF7494"/>
    <w:rsid w:val="00D04AE2"/>
    <w:rsid w:val="00D0763C"/>
    <w:rsid w:val="00D07C61"/>
    <w:rsid w:val="00D17DBF"/>
    <w:rsid w:val="00D209A1"/>
    <w:rsid w:val="00D20C58"/>
    <w:rsid w:val="00D228D8"/>
    <w:rsid w:val="00D3666C"/>
    <w:rsid w:val="00D4075C"/>
    <w:rsid w:val="00D438E7"/>
    <w:rsid w:val="00D451DD"/>
    <w:rsid w:val="00D45FBB"/>
    <w:rsid w:val="00D4795A"/>
    <w:rsid w:val="00D47980"/>
    <w:rsid w:val="00D50E39"/>
    <w:rsid w:val="00D5698B"/>
    <w:rsid w:val="00D60C50"/>
    <w:rsid w:val="00D64278"/>
    <w:rsid w:val="00D6473C"/>
    <w:rsid w:val="00D64E66"/>
    <w:rsid w:val="00D66727"/>
    <w:rsid w:val="00D70CAD"/>
    <w:rsid w:val="00D729E3"/>
    <w:rsid w:val="00D859D8"/>
    <w:rsid w:val="00D90F67"/>
    <w:rsid w:val="00DA51BF"/>
    <w:rsid w:val="00DA590D"/>
    <w:rsid w:val="00DB0F49"/>
    <w:rsid w:val="00DB1AA8"/>
    <w:rsid w:val="00DB66C0"/>
    <w:rsid w:val="00DB6D30"/>
    <w:rsid w:val="00DB7C93"/>
    <w:rsid w:val="00DC029F"/>
    <w:rsid w:val="00DC3B0F"/>
    <w:rsid w:val="00DC47D8"/>
    <w:rsid w:val="00DC4863"/>
    <w:rsid w:val="00DC5F47"/>
    <w:rsid w:val="00DD1C97"/>
    <w:rsid w:val="00DD2D8E"/>
    <w:rsid w:val="00DD40AF"/>
    <w:rsid w:val="00DD6676"/>
    <w:rsid w:val="00DE10DF"/>
    <w:rsid w:val="00DE29BC"/>
    <w:rsid w:val="00DE33AF"/>
    <w:rsid w:val="00DE4703"/>
    <w:rsid w:val="00DF1236"/>
    <w:rsid w:val="00DF2C6A"/>
    <w:rsid w:val="00DF3DB3"/>
    <w:rsid w:val="00DF45C8"/>
    <w:rsid w:val="00DF5E7E"/>
    <w:rsid w:val="00DF7CC4"/>
    <w:rsid w:val="00E025A9"/>
    <w:rsid w:val="00E031F1"/>
    <w:rsid w:val="00E03432"/>
    <w:rsid w:val="00E146A5"/>
    <w:rsid w:val="00E203B0"/>
    <w:rsid w:val="00E20515"/>
    <w:rsid w:val="00E20FD6"/>
    <w:rsid w:val="00E340BE"/>
    <w:rsid w:val="00E34AB8"/>
    <w:rsid w:val="00E41C3B"/>
    <w:rsid w:val="00E41EE9"/>
    <w:rsid w:val="00E43FE6"/>
    <w:rsid w:val="00E4763D"/>
    <w:rsid w:val="00E51D93"/>
    <w:rsid w:val="00E54033"/>
    <w:rsid w:val="00E56212"/>
    <w:rsid w:val="00E564CF"/>
    <w:rsid w:val="00E57221"/>
    <w:rsid w:val="00E60F9B"/>
    <w:rsid w:val="00E62329"/>
    <w:rsid w:val="00E6265A"/>
    <w:rsid w:val="00E62B1C"/>
    <w:rsid w:val="00E70C53"/>
    <w:rsid w:val="00E72153"/>
    <w:rsid w:val="00E8128D"/>
    <w:rsid w:val="00E83459"/>
    <w:rsid w:val="00E83D83"/>
    <w:rsid w:val="00E92A93"/>
    <w:rsid w:val="00E94EA1"/>
    <w:rsid w:val="00E95981"/>
    <w:rsid w:val="00EA535B"/>
    <w:rsid w:val="00EA645A"/>
    <w:rsid w:val="00EA774C"/>
    <w:rsid w:val="00EB1826"/>
    <w:rsid w:val="00EB6262"/>
    <w:rsid w:val="00EC52F2"/>
    <w:rsid w:val="00ED179D"/>
    <w:rsid w:val="00EE0244"/>
    <w:rsid w:val="00EE058D"/>
    <w:rsid w:val="00EE2872"/>
    <w:rsid w:val="00EE7E1E"/>
    <w:rsid w:val="00EF1772"/>
    <w:rsid w:val="00EF5948"/>
    <w:rsid w:val="00EF5A56"/>
    <w:rsid w:val="00F0232F"/>
    <w:rsid w:val="00F02349"/>
    <w:rsid w:val="00F05317"/>
    <w:rsid w:val="00F1042A"/>
    <w:rsid w:val="00F110C8"/>
    <w:rsid w:val="00F11867"/>
    <w:rsid w:val="00F1367C"/>
    <w:rsid w:val="00F14262"/>
    <w:rsid w:val="00F14A32"/>
    <w:rsid w:val="00F1679F"/>
    <w:rsid w:val="00F16CB2"/>
    <w:rsid w:val="00F2412E"/>
    <w:rsid w:val="00F250ED"/>
    <w:rsid w:val="00F255CC"/>
    <w:rsid w:val="00F25C3C"/>
    <w:rsid w:val="00F27BC6"/>
    <w:rsid w:val="00F318D8"/>
    <w:rsid w:val="00F31969"/>
    <w:rsid w:val="00F34890"/>
    <w:rsid w:val="00F411CC"/>
    <w:rsid w:val="00F45B97"/>
    <w:rsid w:val="00F50537"/>
    <w:rsid w:val="00F53387"/>
    <w:rsid w:val="00F542A0"/>
    <w:rsid w:val="00F56E2B"/>
    <w:rsid w:val="00F56E5C"/>
    <w:rsid w:val="00F6631B"/>
    <w:rsid w:val="00F6682F"/>
    <w:rsid w:val="00F73BF7"/>
    <w:rsid w:val="00F74A52"/>
    <w:rsid w:val="00F836D4"/>
    <w:rsid w:val="00F83AF2"/>
    <w:rsid w:val="00F84EDF"/>
    <w:rsid w:val="00F85857"/>
    <w:rsid w:val="00F861F0"/>
    <w:rsid w:val="00F868FA"/>
    <w:rsid w:val="00F87FC7"/>
    <w:rsid w:val="00F90D0B"/>
    <w:rsid w:val="00F925B5"/>
    <w:rsid w:val="00F970D4"/>
    <w:rsid w:val="00FA2A0F"/>
    <w:rsid w:val="00FA2B1C"/>
    <w:rsid w:val="00FA32B3"/>
    <w:rsid w:val="00FA38A5"/>
    <w:rsid w:val="00FA4CD0"/>
    <w:rsid w:val="00FA4D28"/>
    <w:rsid w:val="00FB06B6"/>
    <w:rsid w:val="00FB0CEC"/>
    <w:rsid w:val="00FB1287"/>
    <w:rsid w:val="00FC3E05"/>
    <w:rsid w:val="00FC4747"/>
    <w:rsid w:val="00FD5DFF"/>
    <w:rsid w:val="00FE1BDE"/>
    <w:rsid w:val="00FF0409"/>
    <w:rsid w:val="00FF2801"/>
    <w:rsid w:val="01055F72"/>
    <w:rsid w:val="017EDBC7"/>
    <w:rsid w:val="01DA61FC"/>
    <w:rsid w:val="01E482F7"/>
    <w:rsid w:val="02554878"/>
    <w:rsid w:val="027CE349"/>
    <w:rsid w:val="03CAA71C"/>
    <w:rsid w:val="03E3A455"/>
    <w:rsid w:val="04B03816"/>
    <w:rsid w:val="06AE4127"/>
    <w:rsid w:val="0718ADB4"/>
    <w:rsid w:val="0C3F5AAC"/>
    <w:rsid w:val="0C530EA0"/>
    <w:rsid w:val="0CA40656"/>
    <w:rsid w:val="0CBB02A9"/>
    <w:rsid w:val="0DE2E65B"/>
    <w:rsid w:val="0DF3EF5C"/>
    <w:rsid w:val="0E6EFF48"/>
    <w:rsid w:val="0EC18C11"/>
    <w:rsid w:val="0F456BF9"/>
    <w:rsid w:val="12A0EEC2"/>
    <w:rsid w:val="1314DB71"/>
    <w:rsid w:val="139BE559"/>
    <w:rsid w:val="1488A67E"/>
    <w:rsid w:val="16D0B232"/>
    <w:rsid w:val="180C2E9B"/>
    <w:rsid w:val="1A946BE1"/>
    <w:rsid w:val="1AB81251"/>
    <w:rsid w:val="1BDD31AA"/>
    <w:rsid w:val="1C944FDB"/>
    <w:rsid w:val="1CD91627"/>
    <w:rsid w:val="1CFF85B6"/>
    <w:rsid w:val="1DADED13"/>
    <w:rsid w:val="1DDD15A4"/>
    <w:rsid w:val="1DE30314"/>
    <w:rsid w:val="1F4B510B"/>
    <w:rsid w:val="2049FF7E"/>
    <w:rsid w:val="20AE1317"/>
    <w:rsid w:val="20D484D4"/>
    <w:rsid w:val="21CDC841"/>
    <w:rsid w:val="238D7EB4"/>
    <w:rsid w:val="23D159F4"/>
    <w:rsid w:val="23EAED25"/>
    <w:rsid w:val="28010AAC"/>
    <w:rsid w:val="29528749"/>
    <w:rsid w:val="2C794992"/>
    <w:rsid w:val="2D0A842E"/>
    <w:rsid w:val="2E108FB0"/>
    <w:rsid w:val="2FB815DA"/>
    <w:rsid w:val="313A25CC"/>
    <w:rsid w:val="31CEF627"/>
    <w:rsid w:val="32068962"/>
    <w:rsid w:val="32143990"/>
    <w:rsid w:val="32772B2C"/>
    <w:rsid w:val="332EEC0F"/>
    <w:rsid w:val="33B51A4C"/>
    <w:rsid w:val="34B76E2E"/>
    <w:rsid w:val="35638745"/>
    <w:rsid w:val="36FF57A6"/>
    <w:rsid w:val="370EE6B9"/>
    <w:rsid w:val="3789DCFC"/>
    <w:rsid w:val="3863AD49"/>
    <w:rsid w:val="38AAB71A"/>
    <w:rsid w:val="3956D8C4"/>
    <w:rsid w:val="3A24F348"/>
    <w:rsid w:val="3AF1AD06"/>
    <w:rsid w:val="3B05B583"/>
    <w:rsid w:val="3B4CDA01"/>
    <w:rsid w:val="3C30EA5A"/>
    <w:rsid w:val="3DDD666D"/>
    <w:rsid w:val="3EE2FBAF"/>
    <w:rsid w:val="3F1DDA09"/>
    <w:rsid w:val="3F261CD6"/>
    <w:rsid w:val="3F53C130"/>
    <w:rsid w:val="3F8F7DE5"/>
    <w:rsid w:val="40249E3B"/>
    <w:rsid w:val="40523335"/>
    <w:rsid w:val="41DEBE9C"/>
    <w:rsid w:val="41EB73E0"/>
    <w:rsid w:val="44DF20D4"/>
    <w:rsid w:val="4524A839"/>
    <w:rsid w:val="4731D593"/>
    <w:rsid w:val="47D1C3A5"/>
    <w:rsid w:val="48E30EB0"/>
    <w:rsid w:val="4B18D9D1"/>
    <w:rsid w:val="4DC99D72"/>
    <w:rsid w:val="4F8AEB04"/>
    <w:rsid w:val="4FF89835"/>
    <w:rsid w:val="5027C0C6"/>
    <w:rsid w:val="504D26B9"/>
    <w:rsid w:val="50C96F27"/>
    <w:rsid w:val="52803E03"/>
    <w:rsid w:val="5281D19A"/>
    <w:rsid w:val="531032A9"/>
    <w:rsid w:val="53583E4B"/>
    <w:rsid w:val="536EA0A2"/>
    <w:rsid w:val="53710C13"/>
    <w:rsid w:val="53CB16AE"/>
    <w:rsid w:val="53E28F38"/>
    <w:rsid w:val="547B11A2"/>
    <w:rsid w:val="54F17EF6"/>
    <w:rsid w:val="564B99F0"/>
    <w:rsid w:val="56B3C114"/>
    <w:rsid w:val="57AFA363"/>
    <w:rsid w:val="57C45404"/>
    <w:rsid w:val="5A10D774"/>
    <w:rsid w:val="5AE5CDED"/>
    <w:rsid w:val="5C739F1C"/>
    <w:rsid w:val="5EAAFDD4"/>
    <w:rsid w:val="5F49EFC7"/>
    <w:rsid w:val="60860D45"/>
    <w:rsid w:val="6147103F"/>
    <w:rsid w:val="625B6E12"/>
    <w:rsid w:val="62B3B80F"/>
    <w:rsid w:val="631E8A25"/>
    <w:rsid w:val="644F8870"/>
    <w:rsid w:val="69CD64E1"/>
    <w:rsid w:val="6A2E5605"/>
    <w:rsid w:val="6BE37E5F"/>
    <w:rsid w:val="6C51F0F2"/>
    <w:rsid w:val="6CCB6E58"/>
    <w:rsid w:val="6D7B0C91"/>
    <w:rsid w:val="6D7BF242"/>
    <w:rsid w:val="6F50D0F8"/>
    <w:rsid w:val="6F56E48C"/>
    <w:rsid w:val="6F7D69D3"/>
    <w:rsid w:val="703A16AF"/>
    <w:rsid w:val="7082749C"/>
    <w:rsid w:val="7120708B"/>
    <w:rsid w:val="738F126C"/>
    <w:rsid w:val="73ABF6FB"/>
    <w:rsid w:val="756C0BC5"/>
    <w:rsid w:val="75A6EA1F"/>
    <w:rsid w:val="76BBF4CB"/>
    <w:rsid w:val="775960D0"/>
    <w:rsid w:val="786C31C9"/>
    <w:rsid w:val="78A3AC87"/>
    <w:rsid w:val="792A723C"/>
    <w:rsid w:val="7A106E00"/>
    <w:rsid w:val="7A93F178"/>
    <w:rsid w:val="7B230584"/>
    <w:rsid w:val="7B874692"/>
    <w:rsid w:val="7D858286"/>
    <w:rsid w:val="7E876C96"/>
    <w:rsid w:val="7F00E8E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1276F"/>
  <w15:chartTrackingRefBased/>
  <w15:docId w15:val="{28CC8A59-6C2A-4AAA-9731-0A00A1E27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Light" w:eastAsiaTheme="minorHAnsi" w:hAnsi="Calibri Light" w:cstheme="minorBidi"/>
        <w:sz w:val="22"/>
        <w:szCs w:val="22"/>
        <w:lang w:val="nb-NO"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locked="1" w:semiHidden="1" w:uiPriority="9" w:unhideWhenUsed="1"/>
    <w:lsdException w:name="heading 7" w:locked="1"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5C8"/>
    <w:pPr>
      <w:spacing w:after="0"/>
    </w:pPr>
  </w:style>
  <w:style w:type="paragraph" w:styleId="Heading1">
    <w:name w:val="heading 1"/>
    <w:basedOn w:val="Normal"/>
    <w:next w:val="Normal"/>
    <w:link w:val="Heading1Char"/>
    <w:uiPriority w:val="9"/>
    <w:qFormat/>
    <w:rsid w:val="00DF45C8"/>
    <w:pPr>
      <w:keepNext/>
      <w:keepLines/>
      <w:numPr>
        <w:numId w:val="2"/>
      </w:numPr>
      <w:spacing w:before="360" w:after="120"/>
      <w:contextualSpacing/>
      <w:outlineLvl w:val="0"/>
    </w:pPr>
    <w:rPr>
      <w:rFonts w:eastAsiaTheme="majorEastAsia" w:cstheme="majorBidi"/>
      <w:b/>
      <w:caps/>
      <w:color w:val="000000" w:themeColor="text1"/>
      <w:szCs w:val="32"/>
    </w:rPr>
  </w:style>
  <w:style w:type="paragraph" w:styleId="Heading2">
    <w:name w:val="heading 2"/>
    <w:basedOn w:val="Heading1"/>
    <w:next w:val="Normal"/>
    <w:link w:val="Heading2Char"/>
    <w:uiPriority w:val="9"/>
    <w:qFormat/>
    <w:rsid w:val="00DF45C8"/>
    <w:pPr>
      <w:numPr>
        <w:ilvl w:val="1"/>
      </w:numPr>
      <w:spacing w:before="240"/>
      <w:contextualSpacing w:val="0"/>
      <w:mirrorIndents/>
      <w:outlineLvl w:val="1"/>
    </w:pPr>
    <w:rPr>
      <w:caps w:val="0"/>
      <w:szCs w:val="26"/>
    </w:rPr>
  </w:style>
  <w:style w:type="paragraph" w:styleId="Heading3">
    <w:name w:val="heading 3"/>
    <w:basedOn w:val="Heading2"/>
    <w:next w:val="Normal"/>
    <w:link w:val="Heading3Char"/>
    <w:uiPriority w:val="9"/>
    <w:qFormat/>
    <w:rsid w:val="00DF45C8"/>
    <w:pPr>
      <w:numPr>
        <w:ilvl w:val="2"/>
      </w:numPr>
      <w:spacing w:before="120" w:after="60"/>
      <w:outlineLvl w:val="2"/>
    </w:pPr>
    <w:rPr>
      <w:b w:val="0"/>
      <w:i/>
      <w:szCs w:val="24"/>
    </w:rPr>
  </w:style>
  <w:style w:type="paragraph" w:styleId="Heading4">
    <w:name w:val="heading 4"/>
    <w:basedOn w:val="Normal"/>
    <w:next w:val="Normal"/>
    <w:link w:val="Heading4Char"/>
    <w:uiPriority w:val="9"/>
    <w:qFormat/>
    <w:rsid w:val="00DF45C8"/>
    <w:pPr>
      <w:keepNext/>
      <w:keepLines/>
      <w:numPr>
        <w:ilvl w:val="3"/>
        <w:numId w:val="2"/>
      </w:numPr>
      <w:outlineLvl w:val="3"/>
    </w:pPr>
    <w:rPr>
      <w:rFonts w:eastAsiaTheme="majorEastAsia" w:cstheme="majorBidi"/>
      <w:i/>
      <w:iCs/>
    </w:rPr>
  </w:style>
  <w:style w:type="paragraph" w:styleId="Heading5">
    <w:name w:val="heading 5"/>
    <w:basedOn w:val="Normal"/>
    <w:next w:val="Normal"/>
    <w:link w:val="Heading5Char"/>
    <w:uiPriority w:val="9"/>
    <w:semiHidden/>
    <w:rsid w:val="00DF45C8"/>
    <w:pPr>
      <w:keepNext/>
      <w:keepLines/>
      <w:numPr>
        <w:ilvl w:val="4"/>
        <w:numId w:val="1"/>
      </w:numPr>
      <w:outlineLvl w:val="4"/>
    </w:pPr>
    <w:rPr>
      <w:rFonts w:eastAsiaTheme="majorEastAsia" w:cstheme="majorBidi"/>
    </w:rPr>
  </w:style>
  <w:style w:type="paragraph" w:styleId="Heading6">
    <w:name w:val="heading 6"/>
    <w:basedOn w:val="Normal"/>
    <w:next w:val="Normal"/>
    <w:link w:val="Heading6Char"/>
    <w:uiPriority w:val="9"/>
    <w:semiHidden/>
    <w:locked/>
    <w:rsid w:val="00DF45C8"/>
    <w:pPr>
      <w:keepNext/>
      <w:keepLines/>
      <w:numPr>
        <w:ilvl w:val="5"/>
        <w:numId w:val="1"/>
      </w:numPr>
      <w:spacing w:before="40"/>
      <w:outlineLvl w:val="5"/>
    </w:pPr>
    <w:rPr>
      <w:rFonts w:asciiTheme="majorHAnsi" w:eastAsiaTheme="majorEastAsia" w:hAnsiTheme="majorHAnsi" w:cstheme="majorBidi"/>
      <w:color w:val="7F7F7F" w:themeColor="text1" w:themeTint="80"/>
    </w:rPr>
  </w:style>
  <w:style w:type="paragraph" w:styleId="Heading7">
    <w:name w:val="heading 7"/>
    <w:basedOn w:val="Normal"/>
    <w:next w:val="Normal"/>
    <w:link w:val="Heading7Char"/>
    <w:uiPriority w:val="9"/>
    <w:semiHidden/>
    <w:unhideWhenUsed/>
    <w:qFormat/>
    <w:locked/>
    <w:rsid w:val="00DF45C8"/>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DF45C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F45C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MakingWavestable1">
    <w:name w:val="Making Waves table 1"/>
    <w:basedOn w:val="TableNormal"/>
    <w:uiPriority w:val="99"/>
    <w:locked/>
    <w:rsid w:val="00DF45C8"/>
    <w:pPr>
      <w:spacing w:after="0"/>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42" w:type="dxa"/>
        <w:bottom w:w="28" w:type="dxa"/>
        <w:right w:w="142" w:type="dxa"/>
      </w:tblCellMar>
    </w:tblPr>
    <w:tblStylePr w:type="firstRow">
      <w:rPr>
        <w:rFonts w:ascii="Cambria" w:hAnsi="Cambria"/>
        <w:sz w:val="20"/>
      </w:rPr>
      <w:tblPr/>
      <w:tcPr>
        <w:tcBorders>
          <w:top w:val="single" w:sz="24" w:space="0" w:color="auto"/>
          <w:left w:val="single" w:sz="4" w:space="0" w:color="auto"/>
          <w:bottom w:val="single" w:sz="24" w:space="0" w:color="auto"/>
          <w:right w:val="single" w:sz="4" w:space="0" w:color="auto"/>
          <w:insideH w:val="single" w:sz="4" w:space="0" w:color="auto"/>
          <w:insideV w:val="single" w:sz="4" w:space="0" w:color="auto"/>
          <w:tl2br w:val="nil"/>
          <w:tr2bl w:val="nil"/>
        </w:tcBorders>
        <w:shd w:val="clear" w:color="auto" w:fill="FFFFFF" w:themeFill="background1"/>
      </w:tcPr>
    </w:tblStylePr>
  </w:style>
  <w:style w:type="character" w:customStyle="1" w:styleId="Heading4Char">
    <w:name w:val="Heading 4 Char"/>
    <w:basedOn w:val="DefaultParagraphFont"/>
    <w:link w:val="Heading4"/>
    <w:uiPriority w:val="9"/>
    <w:rsid w:val="00DF45C8"/>
    <w:rPr>
      <w:rFonts w:eastAsiaTheme="majorEastAsia" w:cstheme="majorBidi"/>
      <w:i/>
      <w:iCs/>
    </w:rPr>
  </w:style>
  <w:style w:type="character" w:customStyle="1" w:styleId="Heading3Char">
    <w:name w:val="Heading 3 Char"/>
    <w:basedOn w:val="DefaultParagraphFont"/>
    <w:link w:val="Heading3"/>
    <w:uiPriority w:val="9"/>
    <w:rsid w:val="00DF45C8"/>
    <w:rPr>
      <w:rFonts w:eastAsiaTheme="majorEastAsia" w:cstheme="majorBidi"/>
      <w:i/>
      <w:color w:val="000000" w:themeColor="text1"/>
      <w:szCs w:val="24"/>
    </w:rPr>
  </w:style>
  <w:style w:type="character" w:customStyle="1" w:styleId="Heading2Char">
    <w:name w:val="Heading 2 Char"/>
    <w:basedOn w:val="DefaultParagraphFont"/>
    <w:link w:val="Heading2"/>
    <w:uiPriority w:val="9"/>
    <w:rsid w:val="00DF45C8"/>
    <w:rPr>
      <w:rFonts w:eastAsiaTheme="majorEastAsia" w:cstheme="majorBidi"/>
      <w:b/>
      <w:color w:val="000000" w:themeColor="text1"/>
      <w:szCs w:val="26"/>
    </w:rPr>
  </w:style>
  <w:style w:type="character" w:customStyle="1" w:styleId="Heading1Char">
    <w:name w:val="Heading 1 Char"/>
    <w:basedOn w:val="DefaultParagraphFont"/>
    <w:link w:val="Heading1"/>
    <w:uiPriority w:val="9"/>
    <w:rsid w:val="00DF45C8"/>
    <w:rPr>
      <w:rFonts w:eastAsiaTheme="majorEastAsia" w:cstheme="majorBidi"/>
      <w:b/>
      <w:caps/>
      <w:color w:val="000000" w:themeColor="text1"/>
      <w:szCs w:val="32"/>
    </w:rPr>
  </w:style>
  <w:style w:type="character" w:customStyle="1" w:styleId="Heading5Char">
    <w:name w:val="Heading 5 Char"/>
    <w:basedOn w:val="DefaultParagraphFont"/>
    <w:link w:val="Heading5"/>
    <w:uiPriority w:val="9"/>
    <w:semiHidden/>
    <w:rsid w:val="00DF45C8"/>
    <w:rPr>
      <w:rFonts w:eastAsiaTheme="majorEastAsia" w:cstheme="majorBidi"/>
    </w:rPr>
  </w:style>
  <w:style w:type="paragraph" w:customStyle="1" w:styleId="Tabletext">
    <w:name w:val="Table text"/>
    <w:basedOn w:val="Normal"/>
    <w:autoRedefine/>
    <w:uiPriority w:val="8"/>
    <w:semiHidden/>
    <w:qFormat/>
    <w:rsid w:val="00DF45C8"/>
    <w:pPr>
      <w:spacing w:after="80"/>
    </w:pPr>
    <w:rPr>
      <w:rFonts w:ascii="Arial" w:hAnsi="Arial"/>
      <w:sz w:val="18"/>
    </w:rPr>
  </w:style>
  <w:style w:type="paragraph" w:styleId="Header">
    <w:name w:val="header"/>
    <w:basedOn w:val="Normal"/>
    <w:link w:val="HeaderChar"/>
    <w:uiPriority w:val="2"/>
    <w:unhideWhenUsed/>
    <w:rsid w:val="00DF45C8"/>
    <w:pPr>
      <w:tabs>
        <w:tab w:val="center" w:pos="4536"/>
        <w:tab w:val="right" w:pos="9072"/>
      </w:tabs>
    </w:pPr>
    <w:rPr>
      <w:sz w:val="16"/>
    </w:rPr>
  </w:style>
  <w:style w:type="character" w:customStyle="1" w:styleId="HeaderChar">
    <w:name w:val="Header Char"/>
    <w:basedOn w:val="DefaultParagraphFont"/>
    <w:link w:val="Header"/>
    <w:uiPriority w:val="2"/>
    <w:rsid w:val="00DF45C8"/>
    <w:rPr>
      <w:sz w:val="16"/>
    </w:rPr>
  </w:style>
  <w:style w:type="paragraph" w:styleId="Footer">
    <w:name w:val="footer"/>
    <w:basedOn w:val="Normal"/>
    <w:link w:val="FooterChar"/>
    <w:uiPriority w:val="99"/>
    <w:unhideWhenUsed/>
    <w:qFormat/>
    <w:rsid w:val="00DF45C8"/>
    <w:pPr>
      <w:tabs>
        <w:tab w:val="center" w:pos="4536"/>
        <w:tab w:val="right" w:pos="9072"/>
      </w:tabs>
    </w:pPr>
    <w:rPr>
      <w:sz w:val="16"/>
    </w:rPr>
  </w:style>
  <w:style w:type="character" w:customStyle="1" w:styleId="FooterChar">
    <w:name w:val="Footer Char"/>
    <w:basedOn w:val="DefaultParagraphFont"/>
    <w:link w:val="Footer"/>
    <w:uiPriority w:val="99"/>
    <w:rsid w:val="00DF45C8"/>
    <w:rPr>
      <w:sz w:val="16"/>
    </w:rPr>
  </w:style>
  <w:style w:type="paragraph" w:customStyle="1" w:styleId="Sidenr">
    <w:name w:val="Sidenr"/>
    <w:basedOn w:val="Footer"/>
    <w:uiPriority w:val="3"/>
    <w:qFormat/>
    <w:rsid w:val="00DF45C8"/>
    <w:rPr>
      <w:sz w:val="18"/>
    </w:rPr>
  </w:style>
  <w:style w:type="character" w:customStyle="1" w:styleId="Heading6Char">
    <w:name w:val="Heading 6 Char"/>
    <w:basedOn w:val="DefaultParagraphFont"/>
    <w:link w:val="Heading6"/>
    <w:uiPriority w:val="9"/>
    <w:semiHidden/>
    <w:rsid w:val="00DF45C8"/>
    <w:rPr>
      <w:rFonts w:asciiTheme="majorHAnsi" w:eastAsiaTheme="majorEastAsia" w:hAnsiTheme="majorHAnsi" w:cstheme="majorBidi"/>
      <w:color w:val="7F7F7F" w:themeColor="text1" w:themeTint="80"/>
    </w:rPr>
  </w:style>
  <w:style w:type="paragraph" w:styleId="BalloonText">
    <w:name w:val="Balloon Text"/>
    <w:basedOn w:val="Normal"/>
    <w:link w:val="BalloonTextChar"/>
    <w:uiPriority w:val="99"/>
    <w:semiHidden/>
    <w:unhideWhenUsed/>
    <w:rsid w:val="00DF45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45C8"/>
    <w:rPr>
      <w:rFonts w:ascii="Segoe UI" w:hAnsi="Segoe UI" w:cs="Segoe UI"/>
      <w:sz w:val="18"/>
      <w:szCs w:val="18"/>
    </w:rPr>
  </w:style>
  <w:style w:type="paragraph" w:customStyle="1" w:styleId="Overskriftstorebokstaver">
    <w:name w:val="Overskrift (store bokstaver)"/>
    <w:basedOn w:val="Normal"/>
    <w:next w:val="Normal"/>
    <w:qFormat/>
    <w:locked/>
    <w:rsid w:val="00DF45C8"/>
    <w:rPr>
      <w:b/>
      <w:caps/>
    </w:rPr>
  </w:style>
  <w:style w:type="paragraph" w:customStyle="1" w:styleId="Overskrift11">
    <w:name w:val="Overskrift 11"/>
    <w:basedOn w:val="Normal"/>
    <w:uiPriority w:val="1"/>
    <w:semiHidden/>
    <w:qFormat/>
    <w:locked/>
    <w:rsid w:val="00DF45C8"/>
    <w:pPr>
      <w:spacing w:before="360" w:after="120"/>
    </w:pPr>
    <w:rPr>
      <w:b/>
      <w:caps/>
      <w:sz w:val="24"/>
    </w:rPr>
  </w:style>
  <w:style w:type="paragraph" w:customStyle="1" w:styleId="Overskrift21">
    <w:name w:val="Overskrift 21"/>
    <w:basedOn w:val="Overskrift11"/>
    <w:next w:val="Normal"/>
    <w:uiPriority w:val="1"/>
    <w:semiHidden/>
    <w:qFormat/>
    <w:locked/>
    <w:rsid w:val="00DF45C8"/>
    <w:pPr>
      <w:numPr>
        <w:ilvl w:val="1"/>
      </w:numPr>
      <w:spacing w:before="240"/>
      <w:ind w:left="578" w:hanging="578"/>
    </w:pPr>
    <w:rPr>
      <w:caps w:val="0"/>
    </w:rPr>
  </w:style>
  <w:style w:type="paragraph" w:customStyle="1" w:styleId="Overskrift31">
    <w:name w:val="Overskrift 31"/>
    <w:basedOn w:val="Overskrift21"/>
    <w:next w:val="Normal"/>
    <w:uiPriority w:val="1"/>
    <w:semiHidden/>
    <w:qFormat/>
    <w:locked/>
    <w:rsid w:val="00DF45C8"/>
    <w:pPr>
      <w:numPr>
        <w:ilvl w:val="2"/>
      </w:numPr>
      <w:spacing w:before="120" w:after="60"/>
      <w:ind w:left="578" w:hanging="578"/>
    </w:pPr>
    <w:rPr>
      <w:b w:val="0"/>
      <w:i/>
    </w:rPr>
  </w:style>
  <w:style w:type="paragraph" w:customStyle="1" w:styleId="Overskrift41">
    <w:name w:val="Overskrift 41"/>
    <w:basedOn w:val="Overskrift31"/>
    <w:next w:val="Normal"/>
    <w:uiPriority w:val="1"/>
    <w:semiHidden/>
    <w:qFormat/>
    <w:locked/>
    <w:rsid w:val="00DF45C8"/>
    <w:pPr>
      <w:numPr>
        <w:ilvl w:val="3"/>
      </w:numPr>
      <w:spacing w:before="60"/>
      <w:ind w:left="862" w:hanging="862"/>
    </w:pPr>
  </w:style>
  <w:style w:type="table" w:styleId="TableGrid">
    <w:name w:val="Table Grid"/>
    <w:basedOn w:val="TableNormal"/>
    <w:uiPriority w:val="59"/>
    <w:rsid w:val="00DF45C8"/>
    <w:pPr>
      <w:spacing w:after="0"/>
      <w:jc w:val="both"/>
    </w:pPr>
    <w:rPr>
      <w:rFonts w:eastAsia="Times New Roman" w:cs="Times New Roman"/>
      <w:szCs w:val="20"/>
      <w:lang w:eastAsia="nb-NO"/>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cPr>
      <w:shd w:val="clear" w:color="auto" w:fill="auto"/>
    </w:tcPr>
  </w:style>
  <w:style w:type="character" w:styleId="PlaceholderText">
    <w:name w:val="Placeholder Text"/>
    <w:basedOn w:val="DefaultParagraphFont"/>
    <w:uiPriority w:val="99"/>
    <w:semiHidden/>
    <w:rsid w:val="00DF45C8"/>
    <w:rPr>
      <w:color w:val="808080"/>
    </w:rPr>
  </w:style>
  <w:style w:type="paragraph" w:styleId="NormalWeb">
    <w:name w:val="Normal (Web)"/>
    <w:basedOn w:val="Normal"/>
    <w:uiPriority w:val="99"/>
    <w:semiHidden/>
    <w:unhideWhenUsed/>
    <w:rsid w:val="00DF45C8"/>
    <w:pPr>
      <w:spacing w:before="100" w:beforeAutospacing="1" w:after="100" w:afterAutospacing="1"/>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DF45C8"/>
    <w:rPr>
      <w:color w:val="0563C1" w:themeColor="hyperlink"/>
      <w:u w:val="single"/>
    </w:rPr>
  </w:style>
  <w:style w:type="paragraph" w:styleId="TOCHeading">
    <w:name w:val="TOC Heading"/>
    <w:basedOn w:val="Overskriftstorebokstaver"/>
    <w:next w:val="Normal"/>
    <w:uiPriority w:val="39"/>
    <w:unhideWhenUsed/>
    <w:qFormat/>
    <w:rsid w:val="00DF45C8"/>
    <w:pPr>
      <w:spacing w:before="240" w:after="480" w:line="259" w:lineRule="auto"/>
    </w:pPr>
    <w:rPr>
      <w:rFonts w:asciiTheme="majorHAnsi" w:hAnsiTheme="majorHAnsi"/>
      <w:lang w:eastAsia="en-GB"/>
    </w:rPr>
  </w:style>
  <w:style w:type="character" w:customStyle="1" w:styleId="Heading7Char">
    <w:name w:val="Heading 7 Char"/>
    <w:basedOn w:val="DefaultParagraphFont"/>
    <w:link w:val="Heading7"/>
    <w:uiPriority w:val="9"/>
    <w:semiHidden/>
    <w:rsid w:val="00DF45C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DF45C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F45C8"/>
    <w:rPr>
      <w:rFonts w:asciiTheme="majorHAnsi" w:eastAsiaTheme="majorEastAsia" w:hAnsiTheme="majorHAnsi" w:cstheme="majorBidi"/>
      <w:i/>
      <w:iCs/>
      <w:color w:val="272727" w:themeColor="text1" w:themeTint="D8"/>
      <w:sz w:val="21"/>
      <w:szCs w:val="21"/>
    </w:rPr>
  </w:style>
  <w:style w:type="paragraph" w:customStyle="1" w:styleId="E-post">
    <w:name w:val="E-post"/>
    <w:basedOn w:val="Normal"/>
    <w:next w:val="Normal"/>
    <w:qFormat/>
    <w:rsid w:val="00DF45C8"/>
    <w:rPr>
      <w:sz w:val="18"/>
    </w:rPr>
  </w:style>
  <w:style w:type="paragraph" w:customStyle="1" w:styleId="Overskriftsmbokstaver">
    <w:name w:val="Overskrift (små bokstaver)"/>
    <w:basedOn w:val="Overskriftstorebokstaver"/>
    <w:next w:val="Normal"/>
    <w:qFormat/>
    <w:rsid w:val="00DF45C8"/>
    <w:rPr>
      <w:caps w:val="0"/>
    </w:rPr>
  </w:style>
  <w:style w:type="paragraph" w:styleId="ListParagraph">
    <w:name w:val="List Paragraph"/>
    <w:basedOn w:val="Normal"/>
    <w:uiPriority w:val="34"/>
    <w:qFormat/>
    <w:rsid w:val="008552EB"/>
    <w:pPr>
      <w:ind w:left="720"/>
      <w:contextualSpacing/>
    </w:pPr>
  </w:style>
  <w:style w:type="paragraph" w:customStyle="1" w:styleId="Default">
    <w:name w:val="Default"/>
    <w:rsid w:val="00F861F0"/>
    <w:pPr>
      <w:autoSpaceDE w:val="0"/>
      <w:autoSpaceDN w:val="0"/>
      <w:adjustRightInd w:val="0"/>
      <w:spacing w:after="0"/>
    </w:pPr>
    <w:rPr>
      <w:rFonts w:ascii="Arial" w:eastAsia="Times New Roman" w:hAnsi="Arial" w:cs="Arial"/>
      <w:color w:val="000000"/>
      <w:sz w:val="24"/>
      <w:szCs w:val="24"/>
      <w:lang w:eastAsia="nb-NO"/>
    </w:rPr>
  </w:style>
  <w:style w:type="character" w:styleId="CommentReference">
    <w:name w:val="annotation reference"/>
    <w:basedOn w:val="DefaultParagraphFont"/>
    <w:uiPriority w:val="99"/>
    <w:semiHidden/>
    <w:unhideWhenUsed/>
    <w:rsid w:val="00F318D8"/>
    <w:rPr>
      <w:sz w:val="16"/>
      <w:szCs w:val="16"/>
    </w:rPr>
  </w:style>
  <w:style w:type="paragraph" w:styleId="CommentText">
    <w:name w:val="annotation text"/>
    <w:basedOn w:val="Normal"/>
    <w:link w:val="CommentTextChar"/>
    <w:uiPriority w:val="99"/>
    <w:semiHidden/>
    <w:unhideWhenUsed/>
    <w:rsid w:val="00F318D8"/>
    <w:rPr>
      <w:rFonts w:ascii="Times New Roman" w:eastAsia="Times New Roman" w:hAnsi="Times New Roman" w:cs="Times New Roman"/>
      <w:sz w:val="20"/>
      <w:szCs w:val="20"/>
      <w:lang w:eastAsia="nb-NO"/>
    </w:rPr>
  </w:style>
  <w:style w:type="character" w:customStyle="1" w:styleId="CommentTextChar">
    <w:name w:val="Comment Text Char"/>
    <w:basedOn w:val="DefaultParagraphFont"/>
    <w:link w:val="CommentText"/>
    <w:uiPriority w:val="99"/>
    <w:semiHidden/>
    <w:rsid w:val="00F318D8"/>
    <w:rPr>
      <w:rFonts w:ascii="Times New Roman" w:eastAsia="Times New Roman" w:hAnsi="Times New Roman" w:cs="Times New Roman"/>
      <w:sz w:val="20"/>
      <w:szCs w:val="20"/>
      <w:lang w:eastAsia="nb-NO"/>
    </w:rPr>
  </w:style>
  <w:style w:type="paragraph" w:styleId="CommentSubject">
    <w:name w:val="annotation subject"/>
    <w:basedOn w:val="CommentText"/>
    <w:next w:val="CommentText"/>
    <w:link w:val="CommentSubjectChar"/>
    <w:uiPriority w:val="99"/>
    <w:semiHidden/>
    <w:unhideWhenUsed/>
    <w:rsid w:val="002412B7"/>
    <w:rPr>
      <w:rFonts w:ascii="Calibri Light" w:eastAsiaTheme="minorHAnsi" w:hAnsi="Calibri Light" w:cstheme="minorBidi"/>
      <w:b/>
      <w:bCs/>
      <w:lang w:eastAsia="en-US"/>
    </w:rPr>
  </w:style>
  <w:style w:type="character" w:customStyle="1" w:styleId="CommentSubjectChar">
    <w:name w:val="Comment Subject Char"/>
    <w:basedOn w:val="CommentTextChar"/>
    <w:link w:val="CommentSubject"/>
    <w:uiPriority w:val="99"/>
    <w:semiHidden/>
    <w:rsid w:val="002412B7"/>
    <w:rPr>
      <w:rFonts w:ascii="Times New Roman" w:eastAsia="Times New Roman" w:hAnsi="Times New Roman" w:cs="Times New Roman"/>
      <w:b/>
      <w:bCs/>
      <w:sz w:val="20"/>
      <w:szCs w:val="20"/>
      <w:lang w:eastAsia="nb-NO"/>
    </w:rPr>
  </w:style>
  <w:style w:type="paragraph" w:styleId="TOC1">
    <w:name w:val="toc 1"/>
    <w:basedOn w:val="Normal"/>
    <w:next w:val="Normal"/>
    <w:autoRedefine/>
    <w:uiPriority w:val="39"/>
    <w:unhideWhenUsed/>
    <w:rsid w:val="00FA2A0F"/>
    <w:pPr>
      <w:spacing w:after="100"/>
    </w:pPr>
  </w:style>
  <w:style w:type="paragraph" w:styleId="TOC2">
    <w:name w:val="toc 2"/>
    <w:basedOn w:val="Normal"/>
    <w:next w:val="Normal"/>
    <w:autoRedefine/>
    <w:uiPriority w:val="39"/>
    <w:unhideWhenUsed/>
    <w:rsid w:val="00FA2A0F"/>
    <w:pPr>
      <w:spacing w:after="100"/>
      <w:ind w:left="220"/>
    </w:pPr>
  </w:style>
  <w:style w:type="paragraph" w:styleId="TOC3">
    <w:name w:val="toc 3"/>
    <w:basedOn w:val="Normal"/>
    <w:next w:val="Normal"/>
    <w:autoRedefine/>
    <w:uiPriority w:val="39"/>
    <w:unhideWhenUsed/>
    <w:rsid w:val="00FA2A0F"/>
    <w:pPr>
      <w:spacing w:after="100"/>
      <w:ind w:left="440"/>
    </w:pPr>
  </w:style>
  <w:style w:type="character" w:styleId="UnresolvedMention">
    <w:name w:val="Unresolved Mention"/>
    <w:basedOn w:val="DefaultParagraphFont"/>
    <w:uiPriority w:val="99"/>
    <w:semiHidden/>
    <w:unhideWhenUsed/>
    <w:rsid w:val="00BF7685"/>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39301">
      <w:bodyDiv w:val="1"/>
      <w:marLeft w:val="0"/>
      <w:marRight w:val="0"/>
      <w:marTop w:val="0"/>
      <w:marBottom w:val="0"/>
      <w:divBdr>
        <w:top w:val="none" w:sz="0" w:space="0" w:color="auto"/>
        <w:left w:val="none" w:sz="0" w:space="0" w:color="auto"/>
        <w:bottom w:val="none" w:sz="0" w:space="0" w:color="auto"/>
        <w:right w:val="none" w:sz="0" w:space="0" w:color="auto"/>
      </w:divBdr>
    </w:div>
    <w:div w:id="321130813">
      <w:bodyDiv w:val="1"/>
      <w:marLeft w:val="0"/>
      <w:marRight w:val="0"/>
      <w:marTop w:val="0"/>
      <w:marBottom w:val="0"/>
      <w:divBdr>
        <w:top w:val="none" w:sz="0" w:space="0" w:color="auto"/>
        <w:left w:val="none" w:sz="0" w:space="0" w:color="auto"/>
        <w:bottom w:val="none" w:sz="0" w:space="0" w:color="auto"/>
        <w:right w:val="none" w:sz="0" w:space="0" w:color="auto"/>
      </w:divBdr>
    </w:div>
    <w:div w:id="510071059">
      <w:bodyDiv w:val="1"/>
      <w:marLeft w:val="0"/>
      <w:marRight w:val="0"/>
      <w:marTop w:val="0"/>
      <w:marBottom w:val="0"/>
      <w:divBdr>
        <w:top w:val="none" w:sz="0" w:space="0" w:color="auto"/>
        <w:left w:val="none" w:sz="0" w:space="0" w:color="auto"/>
        <w:bottom w:val="none" w:sz="0" w:space="0" w:color="auto"/>
        <w:right w:val="none" w:sz="0" w:space="0" w:color="auto"/>
      </w:divBdr>
    </w:div>
    <w:div w:id="781999869">
      <w:bodyDiv w:val="1"/>
      <w:marLeft w:val="0"/>
      <w:marRight w:val="0"/>
      <w:marTop w:val="0"/>
      <w:marBottom w:val="0"/>
      <w:divBdr>
        <w:top w:val="none" w:sz="0" w:space="0" w:color="auto"/>
        <w:left w:val="none" w:sz="0" w:space="0" w:color="auto"/>
        <w:bottom w:val="none" w:sz="0" w:space="0" w:color="auto"/>
        <w:right w:val="none" w:sz="0" w:space="0" w:color="auto"/>
      </w:divBdr>
    </w:div>
    <w:div w:id="880553990">
      <w:bodyDiv w:val="1"/>
      <w:marLeft w:val="0"/>
      <w:marRight w:val="0"/>
      <w:marTop w:val="0"/>
      <w:marBottom w:val="0"/>
      <w:divBdr>
        <w:top w:val="none" w:sz="0" w:space="0" w:color="auto"/>
        <w:left w:val="none" w:sz="0" w:space="0" w:color="auto"/>
        <w:bottom w:val="none" w:sz="0" w:space="0" w:color="auto"/>
        <w:right w:val="none" w:sz="0" w:space="0" w:color="auto"/>
      </w:divBdr>
    </w:div>
    <w:div w:id="921330922">
      <w:bodyDiv w:val="1"/>
      <w:marLeft w:val="0"/>
      <w:marRight w:val="0"/>
      <w:marTop w:val="0"/>
      <w:marBottom w:val="0"/>
      <w:divBdr>
        <w:top w:val="none" w:sz="0" w:space="0" w:color="auto"/>
        <w:left w:val="none" w:sz="0" w:space="0" w:color="auto"/>
        <w:bottom w:val="none" w:sz="0" w:space="0" w:color="auto"/>
        <w:right w:val="none" w:sz="0" w:space="0" w:color="auto"/>
      </w:divBdr>
    </w:div>
    <w:div w:id="1042171082">
      <w:bodyDiv w:val="1"/>
      <w:marLeft w:val="0"/>
      <w:marRight w:val="0"/>
      <w:marTop w:val="0"/>
      <w:marBottom w:val="0"/>
      <w:divBdr>
        <w:top w:val="none" w:sz="0" w:space="0" w:color="auto"/>
        <w:left w:val="none" w:sz="0" w:space="0" w:color="auto"/>
        <w:bottom w:val="none" w:sz="0" w:space="0" w:color="auto"/>
        <w:right w:val="none" w:sz="0" w:space="0" w:color="auto"/>
      </w:divBdr>
    </w:div>
    <w:div w:id="1466893676">
      <w:bodyDiv w:val="1"/>
      <w:marLeft w:val="0"/>
      <w:marRight w:val="0"/>
      <w:marTop w:val="0"/>
      <w:marBottom w:val="0"/>
      <w:divBdr>
        <w:top w:val="none" w:sz="0" w:space="0" w:color="auto"/>
        <w:left w:val="none" w:sz="0" w:space="0" w:color="auto"/>
        <w:bottom w:val="none" w:sz="0" w:space="0" w:color="auto"/>
        <w:right w:val="none" w:sz="0" w:space="0" w:color="auto"/>
      </w:divBdr>
    </w:div>
    <w:div w:id="1467047710">
      <w:bodyDiv w:val="1"/>
      <w:marLeft w:val="0"/>
      <w:marRight w:val="0"/>
      <w:marTop w:val="0"/>
      <w:marBottom w:val="0"/>
      <w:divBdr>
        <w:top w:val="none" w:sz="0" w:space="0" w:color="auto"/>
        <w:left w:val="none" w:sz="0" w:space="0" w:color="auto"/>
        <w:bottom w:val="none" w:sz="0" w:space="0" w:color="auto"/>
        <w:right w:val="none" w:sz="0" w:space="0" w:color="auto"/>
      </w:divBdr>
    </w:div>
    <w:div w:id="1477259674">
      <w:bodyDiv w:val="1"/>
      <w:marLeft w:val="0"/>
      <w:marRight w:val="0"/>
      <w:marTop w:val="0"/>
      <w:marBottom w:val="0"/>
      <w:divBdr>
        <w:top w:val="none" w:sz="0" w:space="0" w:color="auto"/>
        <w:left w:val="none" w:sz="0" w:space="0" w:color="auto"/>
        <w:bottom w:val="none" w:sz="0" w:space="0" w:color="auto"/>
        <w:right w:val="none" w:sz="0" w:space="0" w:color="auto"/>
      </w:divBdr>
    </w:div>
    <w:div w:id="1506164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rsonvern@nrk.n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T-kjetilsaetre\AppData\Local\Microsoft\Windows\INetCache\Content.MSO\4ACFEA1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ca93345-02d5-4499-83f8-383dd135a960">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A1DAE9AAD2A940B11637E0266E62C8" ma:contentTypeVersion="5" ma:contentTypeDescription="Create a new document." ma:contentTypeScope="" ma:versionID="cb2b48799fc8c8f251f0e28c93e753aa">
  <xsd:schema xmlns:xsd="http://www.w3.org/2001/XMLSchema" xmlns:xs="http://www.w3.org/2001/XMLSchema" xmlns:p="http://schemas.microsoft.com/office/2006/metadata/properties" xmlns:ns2="aca93345-02d5-4499-83f8-383dd135a960" xmlns:ns3="e8fae103-9a7f-4050-9ee7-df6ea5dba0bd" targetNamespace="http://schemas.microsoft.com/office/2006/metadata/properties" ma:root="true" ma:fieldsID="4985c5b91efd6e7ce3212c76cb6e5ef5" ns2:_="" ns3:_="">
    <xsd:import namespace="aca93345-02d5-4499-83f8-383dd135a960"/>
    <xsd:import namespace="e8fae103-9a7f-4050-9ee7-df6ea5dba0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93345-02d5-4499-83f8-383dd135a9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fae103-9a7f-4050-9ee7-df6ea5dba0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8AB41B-693A-4BA8-AFDF-A9D347884D15}">
  <ds:schemaRefs>
    <ds:schemaRef ds:uri="http://purl.org/dc/elements/1.1/"/>
    <ds:schemaRef ds:uri="http://schemas.microsoft.com/office/infopath/2007/PartnerControls"/>
    <ds:schemaRef ds:uri="http://purl.org/dc/terms/"/>
    <ds:schemaRef ds:uri="http://schemas.microsoft.com/office/2006/documentManagement/types"/>
    <ds:schemaRef ds:uri="aca93345-02d5-4499-83f8-383dd135a960"/>
    <ds:schemaRef ds:uri="http://purl.org/dc/dcmitype/"/>
    <ds:schemaRef ds:uri="http://schemas.openxmlformats.org/package/2006/metadata/core-properties"/>
    <ds:schemaRef ds:uri="e8fae103-9a7f-4050-9ee7-df6ea5dba0b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BC59844-8B54-4059-BC68-667B4F5B6D46}"/>
</file>

<file path=customXml/itemProps3.xml><?xml version="1.0" encoding="utf-8"?>
<ds:datastoreItem xmlns:ds="http://schemas.openxmlformats.org/officeDocument/2006/customXml" ds:itemID="{F163B6A2-580E-425E-BA84-6CF11AFF22AD}">
  <ds:schemaRefs>
    <ds:schemaRef ds:uri="http://schemas.openxmlformats.org/officeDocument/2006/bibliography"/>
  </ds:schemaRefs>
</ds:datastoreItem>
</file>

<file path=customXml/itemProps4.xml><?xml version="1.0" encoding="utf-8"?>
<ds:datastoreItem xmlns:ds="http://schemas.openxmlformats.org/officeDocument/2006/customXml" ds:itemID="{AE3CD3AA-31D5-4EA1-9456-F9F0976209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4ACFEA1E.htm</Template>
  <TotalTime>0</TotalTime>
  <Pages>1</Pages>
  <Words>3339</Words>
  <Characters>19036</Characters>
  <Application>Microsoft Office Word</Application>
  <DocSecurity>4</DocSecurity>
  <Lines>158</Lines>
  <Paragraphs>44</Paragraphs>
  <ScaleCrop>false</ScaleCrop>
  <Company>Making Waves</Company>
  <LinksUpToDate>false</LinksUpToDate>
  <CharactersWithSpaces>22331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databehandleravtale</dc:title>
  <dc:subject/>
  <dc:creator>Systems Administrator</dc:creator>
  <cp:keywords/>
  <dc:description/>
  <cp:lastModifiedBy>Magnus Torske</cp:lastModifiedBy>
  <cp:revision>7</cp:revision>
  <cp:lastPrinted>2017-08-31T04:11:00Z</cp:lastPrinted>
  <dcterms:created xsi:type="dcterms:W3CDTF">2022-11-18T19:19:00Z</dcterms:created>
  <dcterms:modified xsi:type="dcterms:W3CDTF">2024-01-08T22:56:00Z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0x01010069A1DAE9AAD2A940B11637E0266E62C8</vt:lpwstr>
  </property>
  <property fmtid="{D5CDD505-2E9C-101B-9397-08002B2CF9AE}" pid="3" name="FoyenLanguage">
    <vt:lpwstr/>
  </property>
  <property fmtid="{D5CDD505-2E9C-101B-9397-08002B2CF9AE}" pid="4" name="FoyenDocumentTypeTaxHTField0">
    <vt:lpwstr/>
  </property>
  <property fmtid="{D5CDD505-2E9C-101B-9397-08002B2CF9AE}" pid="5" name="FoyenDocumentType">
    <vt:lpwstr/>
  </property>
  <property fmtid="{D5CDD505-2E9C-101B-9397-08002B2CF9AE}" pid="6" name="AuthorIds_UIVersion_2048">
    <vt:lpwstr>84</vt:lpwstr>
  </property>
  <property fmtid="{D5CDD505-2E9C-101B-9397-08002B2CF9AE}" pid="7" name="Order">
    <vt:r8>5054700</vt:r8>
  </property>
  <property fmtid="{D5CDD505-2E9C-101B-9397-08002B2CF9AE}" pid="8" name="xd_Signature">
    <vt:bool>false</vt:bool>
  </property>
  <property fmtid="{D5CDD505-2E9C-101B-9397-08002B2CF9AE}" pid="9" name="Problemstilling">
    <vt:lpwstr>Databehandleravtale</vt:lpwstr>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ies>
</file>